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11059" w:rsidRDefault="00311059" w:rsidP="76B3890F">
      <w:pPr>
        <w:pStyle w:val="BodyText"/>
        <w:tabs>
          <w:tab w:val="clear" w:pos="8100"/>
          <w:tab w:val="left" w:pos="7830"/>
        </w:tabs>
        <w:jc w:val="left"/>
        <w:rPr>
          <w:rFonts w:ascii="Arial" w:hAnsi="Arial" w:cs="Arial"/>
          <w:b/>
          <w:bCs/>
          <w:sz w:val="32"/>
          <w:szCs w:val="32"/>
        </w:rPr>
      </w:pPr>
    </w:p>
    <w:p w:rsidR="00311059" w:rsidRDefault="00703FDD" w:rsidP="76B3890F">
      <w:pPr>
        <w:pStyle w:val="BodyText"/>
        <w:tabs>
          <w:tab w:val="clear" w:pos="8100"/>
          <w:tab w:val="left" w:pos="7830"/>
        </w:tabs>
        <w:jc w:val="left"/>
        <w:rPr>
          <w:rFonts w:ascii="Arial" w:hAnsi="Arial" w:cs="Arial"/>
          <w:b/>
          <w:bCs/>
          <w:sz w:val="32"/>
          <w:szCs w:val="32"/>
        </w:rPr>
      </w:pPr>
      <w:r w:rsidRPr="003D6FED">
        <w:rPr>
          <w:rFonts w:ascii="Arial" w:hAnsi="Arial" w:cs="Arial"/>
          <w:b/>
          <w:noProof/>
          <w:sz w:val="48"/>
          <w:szCs w:val="48"/>
        </w:rPr>
        <w:drawing>
          <wp:anchor distT="0" distB="0" distL="114300" distR="114300" simplePos="0" relativeHeight="251659264" behindDoc="0" locked="0" layoutInCell="1" allowOverlap="1" wp14:anchorId="18F62A04" wp14:editId="013BA2DC">
            <wp:simplePos x="0" y="0"/>
            <wp:positionH relativeFrom="margin">
              <wp:posOffset>4634865</wp:posOffset>
            </wp:positionH>
            <wp:positionV relativeFrom="paragraph">
              <wp:posOffset>8255</wp:posOffset>
            </wp:positionV>
            <wp:extent cx="2171087" cy="536410"/>
            <wp:effectExtent l="0" t="0" r="635" b="0"/>
            <wp:wrapNone/>
            <wp:docPr id="2" name="Picture 2" descr="Newcastl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castle 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1087" cy="5364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noProof/>
          <w:sz w:val="32"/>
          <w:szCs w:val="32"/>
        </w:rPr>
        <w:drawing>
          <wp:inline distT="0" distB="0" distL="0" distR="0" wp14:anchorId="2E4A88E4" wp14:editId="7C726D90">
            <wp:extent cx="1943100" cy="641983"/>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8738" cy="643846"/>
                    </a:xfrm>
                    <a:prstGeom prst="rect">
                      <a:avLst/>
                    </a:prstGeom>
                    <a:noFill/>
                  </pic:spPr>
                </pic:pic>
              </a:graphicData>
            </a:graphic>
          </wp:inline>
        </w:drawing>
      </w:r>
    </w:p>
    <w:p w:rsidR="00311059" w:rsidRDefault="00311059" w:rsidP="76B3890F">
      <w:pPr>
        <w:pStyle w:val="BodyText"/>
        <w:tabs>
          <w:tab w:val="clear" w:pos="8100"/>
          <w:tab w:val="left" w:pos="7830"/>
        </w:tabs>
        <w:jc w:val="center"/>
        <w:rPr>
          <w:rFonts w:ascii="Arial" w:hAnsi="Arial" w:cs="Arial"/>
          <w:b/>
          <w:bCs/>
          <w:sz w:val="32"/>
          <w:szCs w:val="32"/>
        </w:rPr>
      </w:pPr>
    </w:p>
    <w:p w:rsidR="00317423" w:rsidRDefault="0024788F" w:rsidP="76B3890F">
      <w:pPr>
        <w:pStyle w:val="BodyText"/>
        <w:tabs>
          <w:tab w:val="clear" w:pos="8100"/>
          <w:tab w:val="left" w:pos="7830"/>
        </w:tabs>
        <w:jc w:val="center"/>
        <w:rPr>
          <w:rFonts w:ascii="Arial" w:hAnsi="Arial" w:cs="Arial"/>
          <w:b/>
          <w:bCs/>
          <w:sz w:val="32"/>
          <w:szCs w:val="32"/>
        </w:rPr>
      </w:pPr>
      <w:r w:rsidRPr="76B3890F">
        <w:rPr>
          <w:rFonts w:ascii="Arial" w:hAnsi="Arial" w:cs="Arial"/>
          <w:b/>
          <w:bCs/>
          <w:sz w:val="32"/>
          <w:szCs w:val="32"/>
        </w:rPr>
        <w:t xml:space="preserve">Risk Outside the Home </w:t>
      </w:r>
      <w:r w:rsidR="00317423" w:rsidRPr="76B3890F">
        <w:rPr>
          <w:rFonts w:ascii="Arial" w:hAnsi="Arial" w:cs="Arial"/>
          <w:b/>
          <w:bCs/>
          <w:sz w:val="32"/>
          <w:szCs w:val="32"/>
        </w:rPr>
        <w:t>(ROTH)</w:t>
      </w:r>
    </w:p>
    <w:p w:rsidR="00F0660D" w:rsidRDefault="0024788F" w:rsidP="76B3890F">
      <w:pPr>
        <w:pStyle w:val="BodyText"/>
        <w:tabs>
          <w:tab w:val="clear" w:pos="8100"/>
          <w:tab w:val="left" w:pos="7830"/>
        </w:tabs>
        <w:jc w:val="center"/>
        <w:rPr>
          <w:rFonts w:ascii="Arial" w:hAnsi="Arial" w:cs="Arial"/>
          <w:b/>
          <w:bCs/>
          <w:sz w:val="32"/>
          <w:szCs w:val="32"/>
        </w:rPr>
      </w:pPr>
      <w:r w:rsidRPr="76B3890F">
        <w:rPr>
          <w:rFonts w:ascii="Arial" w:hAnsi="Arial" w:cs="Arial"/>
          <w:b/>
          <w:bCs/>
          <w:sz w:val="32"/>
          <w:szCs w:val="32"/>
        </w:rPr>
        <w:t>Conference</w:t>
      </w:r>
      <w:r w:rsidR="00317423" w:rsidRPr="76B3890F">
        <w:rPr>
          <w:rFonts w:ascii="Arial" w:hAnsi="Arial" w:cs="Arial"/>
          <w:b/>
          <w:bCs/>
          <w:sz w:val="32"/>
          <w:szCs w:val="32"/>
        </w:rPr>
        <w:t xml:space="preserve"> </w:t>
      </w:r>
      <w:r w:rsidR="00937E54" w:rsidRPr="76B3890F">
        <w:rPr>
          <w:rFonts w:ascii="Arial" w:hAnsi="Arial" w:cs="Arial"/>
          <w:b/>
          <w:bCs/>
          <w:sz w:val="32"/>
          <w:szCs w:val="32"/>
        </w:rPr>
        <w:t>&amp;</w:t>
      </w:r>
      <w:r w:rsidR="00317423" w:rsidRPr="76B3890F">
        <w:rPr>
          <w:rFonts w:ascii="Arial" w:hAnsi="Arial" w:cs="Arial"/>
          <w:b/>
          <w:bCs/>
          <w:sz w:val="32"/>
          <w:szCs w:val="32"/>
        </w:rPr>
        <w:t xml:space="preserve"> Review</w:t>
      </w:r>
      <w:r w:rsidR="00937E54" w:rsidRPr="76B3890F">
        <w:rPr>
          <w:rFonts w:ascii="Arial" w:hAnsi="Arial" w:cs="Arial"/>
          <w:b/>
          <w:bCs/>
          <w:sz w:val="32"/>
          <w:szCs w:val="32"/>
        </w:rPr>
        <w:t xml:space="preserve"> </w:t>
      </w:r>
      <w:r w:rsidR="006768E3" w:rsidRPr="76B3890F">
        <w:rPr>
          <w:rFonts w:ascii="Arial" w:hAnsi="Arial" w:cs="Arial"/>
          <w:b/>
          <w:bCs/>
          <w:sz w:val="32"/>
          <w:szCs w:val="32"/>
        </w:rPr>
        <w:t xml:space="preserve">Agency </w:t>
      </w:r>
      <w:r w:rsidR="005D00ED" w:rsidRPr="76B3890F">
        <w:rPr>
          <w:rFonts w:ascii="Arial" w:hAnsi="Arial" w:cs="Arial"/>
          <w:b/>
          <w:bCs/>
          <w:sz w:val="32"/>
          <w:szCs w:val="32"/>
        </w:rPr>
        <w:t>Report</w:t>
      </w:r>
    </w:p>
    <w:p w:rsidR="00313BB0" w:rsidRDefault="00313BB0" w:rsidP="76B3890F">
      <w:pPr>
        <w:rPr>
          <w:rFonts w:ascii="Arial" w:hAnsi="Arial" w:cs="Arial"/>
          <w:b/>
          <w:bCs/>
          <w:sz w:val="24"/>
          <w:szCs w:val="24"/>
        </w:rPr>
      </w:pPr>
    </w:p>
    <w:p w:rsidR="001250D0" w:rsidRPr="00313BB0" w:rsidRDefault="00313BB0" w:rsidP="76B3890F">
      <w:pPr>
        <w:rPr>
          <w:rFonts w:ascii="Arial" w:hAnsi="Arial" w:cs="Arial"/>
          <w:b/>
          <w:bCs/>
          <w:sz w:val="24"/>
          <w:szCs w:val="24"/>
        </w:rPr>
      </w:pPr>
      <w:r w:rsidRPr="76B3890F">
        <w:rPr>
          <w:rFonts w:ascii="Arial" w:hAnsi="Arial" w:cs="Arial"/>
          <w:b/>
          <w:bCs/>
          <w:sz w:val="24"/>
          <w:szCs w:val="24"/>
        </w:rPr>
        <w:t>Brief Guidance:</w:t>
      </w:r>
      <w:r w:rsidR="000E1FF9" w:rsidRPr="76B3890F">
        <w:rPr>
          <w:rFonts w:ascii="Arial" w:hAnsi="Arial" w:cs="Arial"/>
          <w:b/>
          <w:bCs/>
          <w:sz w:val="24"/>
          <w:szCs w:val="24"/>
        </w:rPr>
        <w:t xml:space="preserve"> </w:t>
      </w:r>
    </w:p>
    <w:p w:rsidR="00313BB0" w:rsidRPr="00313BB0" w:rsidRDefault="00313BB0" w:rsidP="76B3890F">
      <w:pPr>
        <w:rPr>
          <w:rFonts w:ascii="Arial" w:hAnsi="Arial" w:cs="Arial"/>
          <w:sz w:val="24"/>
          <w:szCs w:val="24"/>
        </w:rPr>
      </w:pPr>
      <w:r w:rsidRPr="76B3890F">
        <w:rPr>
          <w:rFonts w:ascii="Arial" w:hAnsi="Arial" w:cs="Arial"/>
          <w:sz w:val="24"/>
          <w:szCs w:val="24"/>
        </w:rPr>
        <w:t xml:space="preserve">In order to ensure that the child/children and family are fully supported to engage and participate in the </w:t>
      </w:r>
      <w:r w:rsidR="00064551" w:rsidRPr="76B3890F">
        <w:rPr>
          <w:rFonts w:ascii="Arial" w:hAnsi="Arial" w:cs="Arial"/>
          <w:sz w:val="24"/>
          <w:szCs w:val="24"/>
        </w:rPr>
        <w:t>Risk Outside the Home C</w:t>
      </w:r>
      <w:r w:rsidRPr="76B3890F">
        <w:rPr>
          <w:rFonts w:ascii="Arial" w:hAnsi="Arial" w:cs="Arial"/>
          <w:sz w:val="24"/>
          <w:szCs w:val="24"/>
        </w:rPr>
        <w:t>onference process, it is important that the following issues are addressed by all agencies prior to the conference</w:t>
      </w:r>
      <w:r w:rsidR="00D2724C" w:rsidRPr="76B3890F">
        <w:rPr>
          <w:rFonts w:ascii="Arial" w:hAnsi="Arial" w:cs="Arial"/>
          <w:sz w:val="24"/>
          <w:szCs w:val="24"/>
        </w:rPr>
        <w:t>:</w:t>
      </w:r>
    </w:p>
    <w:p w:rsidR="00313BB0" w:rsidRPr="00313BB0" w:rsidRDefault="00313BB0" w:rsidP="76B3890F">
      <w:pPr>
        <w:pStyle w:val="Header"/>
        <w:tabs>
          <w:tab w:val="clear" w:pos="4153"/>
          <w:tab w:val="clear" w:pos="8306"/>
          <w:tab w:val="left" w:pos="7797"/>
        </w:tabs>
        <w:rPr>
          <w:rFonts w:ascii="Arial" w:hAnsi="Arial" w:cs="Arial"/>
          <w:sz w:val="24"/>
          <w:szCs w:val="24"/>
        </w:rPr>
      </w:pPr>
    </w:p>
    <w:p w:rsidR="00313BB0" w:rsidRPr="00EF16A1" w:rsidRDefault="00313BB0" w:rsidP="76B3890F">
      <w:pPr>
        <w:pStyle w:val="ListParagraph"/>
        <w:numPr>
          <w:ilvl w:val="0"/>
          <w:numId w:val="10"/>
        </w:numPr>
        <w:rPr>
          <w:rFonts w:ascii="Arial" w:hAnsi="Arial" w:cs="Arial"/>
          <w:b/>
          <w:bCs/>
          <w:sz w:val="24"/>
          <w:szCs w:val="24"/>
        </w:rPr>
      </w:pPr>
      <w:r w:rsidRPr="76B3890F">
        <w:rPr>
          <w:rFonts w:ascii="Arial" w:hAnsi="Arial" w:cs="Arial"/>
          <w:sz w:val="24"/>
          <w:szCs w:val="24"/>
        </w:rPr>
        <w:t>An Agency Report must be completed by all professionals to provide information to the conference.</w:t>
      </w:r>
    </w:p>
    <w:p w:rsidR="00EF16A1" w:rsidRPr="00EF16A1" w:rsidRDefault="00EF16A1" w:rsidP="76B3890F">
      <w:pPr>
        <w:pStyle w:val="ListParagraph"/>
        <w:rPr>
          <w:rFonts w:ascii="Arial" w:hAnsi="Arial" w:cs="Arial"/>
          <w:b/>
          <w:bCs/>
          <w:sz w:val="16"/>
          <w:szCs w:val="16"/>
        </w:rPr>
      </w:pPr>
    </w:p>
    <w:p w:rsidR="00342585" w:rsidRDefault="002C58BE" w:rsidP="76B3890F">
      <w:pPr>
        <w:pStyle w:val="ListParagraph"/>
        <w:numPr>
          <w:ilvl w:val="0"/>
          <w:numId w:val="10"/>
        </w:numPr>
        <w:rPr>
          <w:rFonts w:ascii="Arial" w:hAnsi="Arial" w:cs="Arial"/>
          <w:sz w:val="24"/>
          <w:szCs w:val="24"/>
        </w:rPr>
      </w:pPr>
      <w:r w:rsidRPr="76B3890F">
        <w:rPr>
          <w:rFonts w:ascii="Arial" w:hAnsi="Arial" w:cs="Arial"/>
          <w:sz w:val="24"/>
          <w:szCs w:val="24"/>
        </w:rPr>
        <w:t xml:space="preserve">It is an expectation that all agencies will provide a written report and that all sections will be completed in full. </w:t>
      </w:r>
    </w:p>
    <w:p w:rsidR="00342585" w:rsidRPr="00D6259C" w:rsidRDefault="00342585" w:rsidP="76B3890F">
      <w:pPr>
        <w:pStyle w:val="ListParagraph"/>
        <w:rPr>
          <w:rFonts w:ascii="Arial" w:hAnsi="Arial" w:cs="Arial"/>
          <w:sz w:val="16"/>
          <w:szCs w:val="16"/>
        </w:rPr>
      </w:pPr>
    </w:p>
    <w:p w:rsidR="004C5FA0" w:rsidRPr="00F0660D" w:rsidRDefault="008F13DE" w:rsidP="76B3890F">
      <w:pPr>
        <w:pStyle w:val="ListParagraph"/>
        <w:numPr>
          <w:ilvl w:val="0"/>
          <w:numId w:val="10"/>
        </w:numPr>
        <w:rPr>
          <w:rFonts w:ascii="Arial" w:hAnsi="Arial" w:cs="Arial"/>
          <w:b/>
          <w:bCs/>
          <w:sz w:val="24"/>
          <w:szCs w:val="24"/>
        </w:rPr>
      </w:pPr>
      <w:r w:rsidRPr="76B3890F">
        <w:rPr>
          <w:rFonts w:ascii="Arial" w:hAnsi="Arial" w:cs="Arial"/>
          <w:sz w:val="24"/>
          <w:szCs w:val="24"/>
        </w:rPr>
        <w:t xml:space="preserve">Your report should be </w:t>
      </w:r>
      <w:r w:rsidR="004C5FA0" w:rsidRPr="76B3890F">
        <w:rPr>
          <w:rFonts w:ascii="Arial" w:hAnsi="Arial" w:cs="Arial"/>
          <w:sz w:val="24"/>
          <w:szCs w:val="24"/>
        </w:rPr>
        <w:t xml:space="preserve">written from you </w:t>
      </w:r>
      <w:r w:rsidR="00EF16A1" w:rsidRPr="76B3890F">
        <w:rPr>
          <w:rFonts w:ascii="Arial" w:hAnsi="Arial" w:cs="Arial"/>
          <w:sz w:val="24"/>
          <w:szCs w:val="24"/>
        </w:rPr>
        <w:t xml:space="preserve">to the </w:t>
      </w:r>
      <w:r w:rsidR="00680F2D" w:rsidRPr="76B3890F">
        <w:rPr>
          <w:rFonts w:ascii="Arial" w:hAnsi="Arial" w:cs="Arial"/>
          <w:sz w:val="24"/>
          <w:szCs w:val="24"/>
        </w:rPr>
        <w:t>child and should be free from jargon or acronyms</w:t>
      </w:r>
      <w:r w:rsidR="00EF16A1" w:rsidRPr="76B3890F">
        <w:rPr>
          <w:rFonts w:ascii="Arial" w:hAnsi="Arial" w:cs="Arial"/>
          <w:sz w:val="24"/>
          <w:szCs w:val="24"/>
        </w:rPr>
        <w:t>.</w:t>
      </w:r>
    </w:p>
    <w:p w:rsidR="00983E4C" w:rsidRPr="00EF16A1" w:rsidRDefault="00983E4C" w:rsidP="76B3890F">
      <w:pPr>
        <w:pStyle w:val="ListParagraph"/>
        <w:rPr>
          <w:rFonts w:ascii="Arial" w:hAnsi="Arial" w:cs="Arial"/>
          <w:sz w:val="16"/>
          <w:szCs w:val="16"/>
        </w:rPr>
      </w:pPr>
    </w:p>
    <w:p w:rsidR="00313BB0" w:rsidRDefault="007D5A2B" w:rsidP="76B3890F">
      <w:pPr>
        <w:pStyle w:val="ListParagraph"/>
        <w:numPr>
          <w:ilvl w:val="0"/>
          <w:numId w:val="10"/>
        </w:numPr>
        <w:rPr>
          <w:rFonts w:ascii="Arial" w:hAnsi="Arial" w:cs="Arial"/>
          <w:sz w:val="24"/>
          <w:szCs w:val="24"/>
        </w:rPr>
      </w:pPr>
      <w:r w:rsidRPr="76B3890F">
        <w:rPr>
          <w:rFonts w:ascii="Arial" w:hAnsi="Arial" w:cs="Arial"/>
          <w:sz w:val="24"/>
          <w:szCs w:val="24"/>
        </w:rPr>
        <w:t xml:space="preserve">It is an expectation that all agencies have discussed and shared a copy of their report with </w:t>
      </w:r>
      <w:r w:rsidR="00313BB0" w:rsidRPr="76B3890F">
        <w:rPr>
          <w:rFonts w:ascii="Arial" w:hAnsi="Arial" w:cs="Arial"/>
          <w:sz w:val="24"/>
          <w:szCs w:val="24"/>
        </w:rPr>
        <w:t xml:space="preserve">the child/children and parents/carers at least </w:t>
      </w:r>
      <w:r w:rsidR="00D739F2" w:rsidRPr="76B3890F">
        <w:rPr>
          <w:rFonts w:ascii="Arial" w:hAnsi="Arial" w:cs="Arial"/>
          <w:sz w:val="24"/>
          <w:szCs w:val="24"/>
        </w:rPr>
        <w:t xml:space="preserve">2 working days before an initial </w:t>
      </w:r>
      <w:r w:rsidR="00376DBF" w:rsidRPr="76B3890F">
        <w:rPr>
          <w:rFonts w:ascii="Arial" w:hAnsi="Arial" w:cs="Arial"/>
          <w:sz w:val="24"/>
          <w:szCs w:val="24"/>
        </w:rPr>
        <w:t xml:space="preserve">conference </w:t>
      </w:r>
      <w:r w:rsidR="00D739F2" w:rsidRPr="76B3890F">
        <w:rPr>
          <w:rFonts w:ascii="Arial" w:hAnsi="Arial" w:cs="Arial"/>
          <w:sz w:val="24"/>
          <w:szCs w:val="24"/>
        </w:rPr>
        <w:t>and 5 working days before a review conference.</w:t>
      </w:r>
      <w:r w:rsidR="00313BB0" w:rsidRPr="76B3890F">
        <w:rPr>
          <w:rFonts w:ascii="Arial" w:hAnsi="Arial" w:cs="Arial"/>
          <w:sz w:val="24"/>
          <w:szCs w:val="24"/>
        </w:rPr>
        <w:t xml:space="preserve"> </w:t>
      </w:r>
    </w:p>
    <w:p w:rsidR="00F0660D" w:rsidRPr="00EF16A1" w:rsidRDefault="00F0660D" w:rsidP="76B3890F">
      <w:pPr>
        <w:pStyle w:val="ListParagraph"/>
        <w:rPr>
          <w:rFonts w:ascii="Arial" w:hAnsi="Arial" w:cs="Arial"/>
          <w:sz w:val="16"/>
          <w:szCs w:val="16"/>
        </w:rPr>
      </w:pPr>
    </w:p>
    <w:p w:rsidR="00313BB0" w:rsidRPr="00313BB0" w:rsidRDefault="00313BB0" w:rsidP="76B3890F">
      <w:pPr>
        <w:pStyle w:val="ListParagraph"/>
        <w:numPr>
          <w:ilvl w:val="0"/>
          <w:numId w:val="10"/>
        </w:numPr>
        <w:rPr>
          <w:rFonts w:ascii="Arial" w:hAnsi="Arial" w:cs="Arial"/>
          <w:sz w:val="24"/>
          <w:szCs w:val="24"/>
        </w:rPr>
      </w:pPr>
      <w:r w:rsidRPr="76B3890F">
        <w:rPr>
          <w:rFonts w:ascii="Arial" w:hAnsi="Arial" w:cs="Arial"/>
          <w:sz w:val="24"/>
          <w:szCs w:val="24"/>
        </w:rPr>
        <w:t xml:space="preserve">The report should be </w:t>
      </w:r>
      <w:r w:rsidR="00A16C0E" w:rsidRPr="76B3890F">
        <w:rPr>
          <w:rFonts w:ascii="Arial" w:hAnsi="Arial" w:cs="Arial"/>
          <w:sz w:val="24"/>
          <w:szCs w:val="24"/>
        </w:rPr>
        <w:t>submitted t</w:t>
      </w:r>
      <w:r w:rsidRPr="76B3890F">
        <w:rPr>
          <w:rFonts w:ascii="Arial" w:hAnsi="Arial" w:cs="Arial"/>
          <w:sz w:val="24"/>
          <w:szCs w:val="24"/>
        </w:rPr>
        <w:t xml:space="preserve">o </w:t>
      </w:r>
      <w:r w:rsidR="00703FDD" w:rsidRPr="76B3890F">
        <w:rPr>
          <w:rFonts w:ascii="Arial" w:hAnsi="Arial" w:cs="Arial"/>
          <w:sz w:val="24"/>
          <w:szCs w:val="24"/>
        </w:rPr>
        <w:t>CSSU</w:t>
      </w:r>
      <w:r w:rsidR="00A16C0E" w:rsidRPr="76B3890F">
        <w:rPr>
          <w:rFonts w:ascii="Arial" w:hAnsi="Arial" w:cs="Arial"/>
          <w:sz w:val="24"/>
          <w:szCs w:val="24"/>
        </w:rPr>
        <w:t xml:space="preserve"> </w:t>
      </w:r>
      <w:r w:rsidR="0088715F" w:rsidRPr="76B3890F">
        <w:rPr>
          <w:rFonts w:ascii="Arial" w:hAnsi="Arial" w:cs="Arial"/>
          <w:sz w:val="24"/>
          <w:szCs w:val="24"/>
        </w:rPr>
        <w:t>via</w:t>
      </w:r>
      <w:r w:rsidR="00A16C0E" w:rsidRPr="76B3890F">
        <w:rPr>
          <w:rFonts w:ascii="Arial" w:hAnsi="Arial" w:cs="Arial"/>
          <w:sz w:val="24"/>
          <w:szCs w:val="24"/>
        </w:rPr>
        <w:t xml:space="preserve"> email:</w:t>
      </w:r>
      <w:r w:rsidR="00B47021" w:rsidRPr="76B3890F">
        <w:rPr>
          <w:rFonts w:ascii="Arial" w:hAnsi="Arial" w:cs="Arial"/>
          <w:sz w:val="24"/>
          <w:szCs w:val="24"/>
        </w:rPr>
        <w:t xml:space="preserve"> </w:t>
      </w:r>
      <w:hyperlink r:id="rId13">
        <w:r w:rsidR="00311059" w:rsidRPr="76B3890F">
          <w:rPr>
            <w:rStyle w:val="Hyperlink"/>
            <w:rFonts w:ascii="Arial" w:hAnsi="Arial" w:cs="Arial"/>
            <w:sz w:val="24"/>
            <w:szCs w:val="24"/>
          </w:rPr>
          <w:t>CSSUAdmin@newcastle.gov.uk</w:t>
        </w:r>
      </w:hyperlink>
      <w:r w:rsidR="00285257" w:rsidRPr="76B3890F">
        <w:rPr>
          <w:rFonts w:ascii="Arial" w:hAnsi="Arial" w:cs="Arial"/>
          <w:sz w:val="24"/>
          <w:szCs w:val="24"/>
        </w:rPr>
        <w:t xml:space="preserve"> </w:t>
      </w:r>
      <w:r w:rsidR="00D2724C" w:rsidRPr="76B3890F">
        <w:rPr>
          <w:rFonts w:ascii="Arial" w:hAnsi="Arial" w:cs="Arial"/>
          <w:sz w:val="24"/>
          <w:szCs w:val="24"/>
        </w:rPr>
        <w:t>by</w:t>
      </w:r>
      <w:r w:rsidR="00B47021" w:rsidRPr="76B3890F">
        <w:rPr>
          <w:rFonts w:ascii="Arial" w:hAnsi="Arial" w:cs="Arial"/>
          <w:sz w:val="24"/>
          <w:szCs w:val="24"/>
        </w:rPr>
        <w:t xml:space="preserve"> </w:t>
      </w:r>
      <w:r w:rsidR="00D2724C" w:rsidRPr="76B3890F">
        <w:rPr>
          <w:rFonts w:ascii="Arial" w:hAnsi="Arial" w:cs="Arial"/>
          <w:sz w:val="24"/>
          <w:szCs w:val="24"/>
        </w:rPr>
        <w:t xml:space="preserve">9am at </w:t>
      </w:r>
      <w:r w:rsidR="00B47021" w:rsidRPr="76B3890F">
        <w:rPr>
          <w:rFonts w:ascii="Arial" w:hAnsi="Arial" w:cs="Arial"/>
          <w:sz w:val="24"/>
          <w:szCs w:val="24"/>
        </w:rPr>
        <w:t xml:space="preserve">least </w:t>
      </w:r>
      <w:r w:rsidRPr="76B3890F">
        <w:rPr>
          <w:rFonts w:ascii="Arial" w:hAnsi="Arial" w:cs="Arial"/>
          <w:sz w:val="24"/>
          <w:szCs w:val="24"/>
        </w:rPr>
        <w:t xml:space="preserve">2 working days </w:t>
      </w:r>
      <w:r w:rsidR="00B47021" w:rsidRPr="76B3890F">
        <w:rPr>
          <w:rFonts w:ascii="Arial" w:hAnsi="Arial" w:cs="Arial"/>
          <w:sz w:val="24"/>
          <w:szCs w:val="24"/>
        </w:rPr>
        <w:t>before</w:t>
      </w:r>
      <w:r w:rsidRPr="76B3890F">
        <w:rPr>
          <w:rFonts w:ascii="Arial" w:hAnsi="Arial" w:cs="Arial"/>
          <w:sz w:val="24"/>
          <w:szCs w:val="24"/>
        </w:rPr>
        <w:t xml:space="preserve"> an initial </w:t>
      </w:r>
      <w:r w:rsidR="00A16C0E" w:rsidRPr="76B3890F">
        <w:rPr>
          <w:rFonts w:ascii="Arial" w:hAnsi="Arial" w:cs="Arial"/>
          <w:sz w:val="24"/>
          <w:szCs w:val="24"/>
        </w:rPr>
        <w:t xml:space="preserve">conference </w:t>
      </w:r>
      <w:r w:rsidRPr="76B3890F">
        <w:rPr>
          <w:rFonts w:ascii="Arial" w:hAnsi="Arial" w:cs="Arial"/>
          <w:sz w:val="24"/>
          <w:szCs w:val="24"/>
        </w:rPr>
        <w:t xml:space="preserve">and </w:t>
      </w:r>
      <w:r w:rsidR="0088715F" w:rsidRPr="76B3890F">
        <w:rPr>
          <w:rFonts w:ascii="Arial" w:hAnsi="Arial" w:cs="Arial"/>
          <w:sz w:val="24"/>
          <w:szCs w:val="24"/>
        </w:rPr>
        <w:t xml:space="preserve">9am at least </w:t>
      </w:r>
      <w:r w:rsidRPr="76B3890F">
        <w:rPr>
          <w:rFonts w:ascii="Arial" w:hAnsi="Arial" w:cs="Arial"/>
          <w:sz w:val="24"/>
          <w:szCs w:val="24"/>
        </w:rPr>
        <w:t xml:space="preserve">5 working days </w:t>
      </w:r>
      <w:r w:rsidR="00F8136B" w:rsidRPr="76B3890F">
        <w:rPr>
          <w:rFonts w:ascii="Arial" w:hAnsi="Arial" w:cs="Arial"/>
          <w:sz w:val="24"/>
          <w:szCs w:val="24"/>
        </w:rPr>
        <w:t>before a</w:t>
      </w:r>
      <w:r w:rsidRPr="76B3890F">
        <w:rPr>
          <w:rFonts w:ascii="Arial" w:hAnsi="Arial" w:cs="Arial"/>
          <w:sz w:val="24"/>
          <w:szCs w:val="24"/>
        </w:rPr>
        <w:t xml:space="preserve"> review conference.</w:t>
      </w:r>
    </w:p>
    <w:p w:rsidR="00F0660D" w:rsidRPr="00EF16A1" w:rsidRDefault="00F0660D" w:rsidP="76B3890F">
      <w:pPr>
        <w:pStyle w:val="ListParagraph"/>
        <w:rPr>
          <w:rFonts w:ascii="Arial" w:hAnsi="Arial" w:cs="Arial"/>
          <w:sz w:val="16"/>
          <w:szCs w:val="16"/>
        </w:rPr>
      </w:pPr>
    </w:p>
    <w:p w:rsidR="00313BB0" w:rsidRPr="00313BB0" w:rsidRDefault="00313BB0" w:rsidP="76B3890F">
      <w:pPr>
        <w:pStyle w:val="ListParagraph"/>
        <w:numPr>
          <w:ilvl w:val="0"/>
          <w:numId w:val="10"/>
        </w:numPr>
        <w:rPr>
          <w:rFonts w:ascii="Arial" w:hAnsi="Arial" w:cs="Arial"/>
          <w:sz w:val="24"/>
          <w:szCs w:val="24"/>
        </w:rPr>
      </w:pPr>
      <w:r w:rsidRPr="76B3890F">
        <w:rPr>
          <w:rFonts w:ascii="Arial" w:hAnsi="Arial" w:cs="Arial"/>
          <w:sz w:val="24"/>
          <w:szCs w:val="24"/>
        </w:rPr>
        <w:t>Please ensure that</w:t>
      </w:r>
      <w:r w:rsidR="00CF6BF7" w:rsidRPr="76B3890F">
        <w:rPr>
          <w:rFonts w:ascii="Arial" w:hAnsi="Arial" w:cs="Arial"/>
          <w:sz w:val="24"/>
          <w:szCs w:val="24"/>
        </w:rPr>
        <w:t>, if known,</w:t>
      </w:r>
      <w:r w:rsidRPr="76B3890F">
        <w:rPr>
          <w:rFonts w:ascii="Arial" w:hAnsi="Arial" w:cs="Arial"/>
          <w:sz w:val="24"/>
          <w:szCs w:val="24"/>
        </w:rPr>
        <w:t xml:space="preserve"> any additional or specific support needs are addressed to aid the families understanding of the report, including (but not restricted to) the need for the report to be translated and/or an interpreter </w:t>
      </w:r>
      <w:r w:rsidR="00F8136B" w:rsidRPr="76B3890F">
        <w:rPr>
          <w:rFonts w:ascii="Arial" w:hAnsi="Arial" w:cs="Arial"/>
          <w:sz w:val="24"/>
          <w:szCs w:val="24"/>
        </w:rPr>
        <w:t xml:space="preserve">to </w:t>
      </w:r>
      <w:r w:rsidRPr="76B3890F">
        <w:rPr>
          <w:rFonts w:ascii="Arial" w:hAnsi="Arial" w:cs="Arial"/>
          <w:sz w:val="24"/>
          <w:szCs w:val="24"/>
        </w:rPr>
        <w:t xml:space="preserve">discuss the report with the family. </w:t>
      </w:r>
    </w:p>
    <w:p w:rsidR="00F0660D" w:rsidRPr="00EF16A1" w:rsidRDefault="00F0660D" w:rsidP="76B3890F">
      <w:pPr>
        <w:pStyle w:val="ListParagraph"/>
        <w:rPr>
          <w:rFonts w:ascii="Arial" w:hAnsi="Arial" w:cs="Arial"/>
          <w:sz w:val="16"/>
          <w:szCs w:val="16"/>
        </w:rPr>
      </w:pPr>
    </w:p>
    <w:p w:rsidR="00313BB0" w:rsidRPr="00313BB0" w:rsidRDefault="00313BB0" w:rsidP="76B3890F">
      <w:pPr>
        <w:pStyle w:val="ListParagraph"/>
        <w:numPr>
          <w:ilvl w:val="0"/>
          <w:numId w:val="10"/>
        </w:numPr>
        <w:rPr>
          <w:rFonts w:ascii="Arial" w:hAnsi="Arial" w:cs="Arial"/>
          <w:sz w:val="24"/>
          <w:szCs w:val="24"/>
        </w:rPr>
      </w:pPr>
      <w:r w:rsidRPr="76B3890F">
        <w:rPr>
          <w:rFonts w:ascii="Arial" w:hAnsi="Arial" w:cs="Arial"/>
          <w:sz w:val="24"/>
          <w:szCs w:val="24"/>
        </w:rPr>
        <w:t>You should distinguish between fact and opinion.</w:t>
      </w:r>
    </w:p>
    <w:p w:rsidR="00F0660D" w:rsidRPr="00EF16A1" w:rsidRDefault="00F0660D" w:rsidP="76B3890F">
      <w:pPr>
        <w:pStyle w:val="ListParagraph"/>
        <w:rPr>
          <w:rFonts w:ascii="Arial" w:hAnsi="Arial" w:cs="Arial"/>
          <w:sz w:val="16"/>
          <w:szCs w:val="16"/>
        </w:rPr>
      </w:pPr>
    </w:p>
    <w:p w:rsidR="00313BB0" w:rsidRDefault="00313BB0" w:rsidP="76B3890F">
      <w:pPr>
        <w:pStyle w:val="ListParagraph"/>
        <w:numPr>
          <w:ilvl w:val="0"/>
          <w:numId w:val="10"/>
        </w:numPr>
        <w:rPr>
          <w:rFonts w:ascii="Arial" w:hAnsi="Arial" w:cs="Arial"/>
          <w:sz w:val="24"/>
          <w:szCs w:val="24"/>
        </w:rPr>
      </w:pPr>
      <w:r w:rsidRPr="76B3890F">
        <w:rPr>
          <w:rFonts w:ascii="Arial" w:hAnsi="Arial" w:cs="Arial"/>
          <w:sz w:val="24"/>
          <w:szCs w:val="24"/>
        </w:rPr>
        <w:t>You should consider carefully how you and your agency intend</w:t>
      </w:r>
      <w:r w:rsidR="009A4BC4" w:rsidRPr="76B3890F">
        <w:rPr>
          <w:rFonts w:ascii="Arial" w:hAnsi="Arial" w:cs="Arial"/>
          <w:sz w:val="24"/>
          <w:szCs w:val="24"/>
        </w:rPr>
        <w:t>s</w:t>
      </w:r>
      <w:r w:rsidRPr="76B3890F">
        <w:rPr>
          <w:rFonts w:ascii="Arial" w:hAnsi="Arial" w:cs="Arial"/>
          <w:sz w:val="24"/>
          <w:szCs w:val="24"/>
        </w:rPr>
        <w:t xml:space="preserve"> to respond to the family’s needs and what other plans need to be made to improve the safety of the child/children. </w:t>
      </w:r>
    </w:p>
    <w:p w:rsidR="00BB4113" w:rsidRPr="00EF16A1" w:rsidRDefault="00BB4113" w:rsidP="76B3890F">
      <w:pPr>
        <w:pStyle w:val="ListParagraph"/>
        <w:rPr>
          <w:rFonts w:ascii="Arial" w:hAnsi="Arial" w:cs="Arial"/>
          <w:sz w:val="16"/>
          <w:szCs w:val="16"/>
        </w:rPr>
      </w:pPr>
    </w:p>
    <w:p w:rsidR="00BB4113" w:rsidRDefault="00BB4113" w:rsidP="76B3890F">
      <w:pPr>
        <w:pStyle w:val="ListParagraph"/>
        <w:numPr>
          <w:ilvl w:val="0"/>
          <w:numId w:val="10"/>
        </w:numPr>
        <w:rPr>
          <w:rFonts w:ascii="Arial" w:hAnsi="Arial" w:cs="Arial"/>
          <w:sz w:val="24"/>
          <w:szCs w:val="24"/>
        </w:rPr>
      </w:pPr>
      <w:r w:rsidRPr="76B3890F">
        <w:rPr>
          <w:rFonts w:ascii="Arial" w:hAnsi="Arial" w:cs="Arial"/>
          <w:sz w:val="24"/>
          <w:szCs w:val="24"/>
        </w:rPr>
        <w:t xml:space="preserve">During the meeting, you should be prepared to provide a meaningful analysis of the risks, strengths and </w:t>
      </w:r>
      <w:r w:rsidR="00CB2DE3" w:rsidRPr="76B3890F">
        <w:rPr>
          <w:rFonts w:ascii="Arial" w:hAnsi="Arial" w:cs="Arial"/>
          <w:sz w:val="24"/>
          <w:szCs w:val="24"/>
        </w:rPr>
        <w:t>opportunities for change.</w:t>
      </w:r>
    </w:p>
    <w:p w:rsidR="00F0660D" w:rsidRPr="00EF16A1" w:rsidRDefault="00F0660D" w:rsidP="76B3890F">
      <w:pPr>
        <w:pStyle w:val="ListParagraph"/>
        <w:rPr>
          <w:rFonts w:ascii="Arial" w:hAnsi="Arial" w:cs="Arial"/>
          <w:sz w:val="16"/>
          <w:szCs w:val="16"/>
        </w:rPr>
      </w:pPr>
    </w:p>
    <w:p w:rsidR="00234BDF" w:rsidRDefault="00BB6E6B" w:rsidP="76B3890F">
      <w:pPr>
        <w:rPr>
          <w:rFonts w:ascii="Arial" w:hAnsi="Arial" w:cs="Arial"/>
          <w:color w:val="000000"/>
          <w:sz w:val="24"/>
          <w:szCs w:val="24"/>
          <w:lang w:val="en"/>
        </w:rPr>
      </w:pPr>
      <w:r w:rsidRPr="76B3890F">
        <w:rPr>
          <w:rFonts w:ascii="Arial" w:hAnsi="Arial" w:cs="Arial"/>
          <w:b/>
          <w:bCs/>
          <w:color w:val="000000" w:themeColor="text1"/>
          <w:sz w:val="24"/>
          <w:szCs w:val="24"/>
          <w:lang w:val="en"/>
        </w:rPr>
        <w:t>Please Note:</w:t>
      </w:r>
      <w:r w:rsidRPr="76B3890F">
        <w:rPr>
          <w:rFonts w:ascii="Arial" w:hAnsi="Arial" w:cs="Arial"/>
          <w:color w:val="000000" w:themeColor="text1"/>
          <w:sz w:val="24"/>
          <w:szCs w:val="24"/>
          <w:lang w:val="en"/>
        </w:rPr>
        <w:t xml:space="preserve">  </w:t>
      </w:r>
    </w:p>
    <w:p w:rsidR="001250D0" w:rsidRDefault="001250D0" w:rsidP="76B3890F">
      <w:pPr>
        <w:rPr>
          <w:rFonts w:ascii="Arial" w:hAnsi="Arial" w:cs="Arial"/>
          <w:color w:val="000000"/>
          <w:sz w:val="24"/>
          <w:szCs w:val="24"/>
          <w:lang w:val="en"/>
        </w:rPr>
      </w:pPr>
    </w:p>
    <w:p w:rsidR="00076FCE" w:rsidRDefault="00BB6E6B" w:rsidP="76B3890F">
      <w:pPr>
        <w:rPr>
          <w:rFonts w:ascii="Arial" w:hAnsi="Arial" w:cs="Arial"/>
          <w:color w:val="000000"/>
          <w:sz w:val="24"/>
          <w:szCs w:val="24"/>
          <w:lang w:val="en-US"/>
        </w:rPr>
      </w:pPr>
      <w:r w:rsidRPr="76B3890F">
        <w:rPr>
          <w:rFonts w:ascii="Arial" w:hAnsi="Arial" w:cs="Arial"/>
          <w:color w:val="000000" w:themeColor="text1"/>
          <w:sz w:val="24"/>
          <w:szCs w:val="24"/>
          <w:lang w:val="en-US"/>
        </w:rPr>
        <w:t>Each professional/</w:t>
      </w:r>
      <w:r w:rsidR="00076FCE" w:rsidRPr="76B3890F">
        <w:rPr>
          <w:rFonts w:ascii="Arial" w:hAnsi="Arial" w:cs="Arial"/>
          <w:color w:val="000000" w:themeColor="text1"/>
          <w:sz w:val="24"/>
          <w:szCs w:val="24"/>
          <w:lang w:val="en-US"/>
        </w:rPr>
        <w:t>agenc</w:t>
      </w:r>
      <w:r w:rsidRPr="76B3890F">
        <w:rPr>
          <w:rFonts w:ascii="Arial" w:hAnsi="Arial" w:cs="Arial"/>
          <w:color w:val="000000" w:themeColor="text1"/>
          <w:sz w:val="24"/>
          <w:szCs w:val="24"/>
          <w:lang w:val="en-US"/>
        </w:rPr>
        <w:t>y</w:t>
      </w:r>
      <w:r w:rsidR="00076FCE" w:rsidRPr="76B3890F">
        <w:rPr>
          <w:rFonts w:ascii="Arial" w:hAnsi="Arial" w:cs="Arial"/>
          <w:color w:val="000000" w:themeColor="text1"/>
          <w:sz w:val="24"/>
          <w:szCs w:val="24"/>
          <w:lang w:val="en-US"/>
        </w:rPr>
        <w:t xml:space="preserve"> are responsible for quality assuring and signing off their report</w:t>
      </w:r>
      <w:r w:rsidRPr="76B3890F">
        <w:rPr>
          <w:rFonts w:ascii="Arial" w:hAnsi="Arial" w:cs="Arial"/>
          <w:color w:val="000000" w:themeColor="text1"/>
          <w:sz w:val="24"/>
          <w:szCs w:val="24"/>
          <w:lang w:val="en-US"/>
        </w:rPr>
        <w:t xml:space="preserve"> and</w:t>
      </w:r>
      <w:r w:rsidR="00A417E7" w:rsidRPr="76B3890F">
        <w:rPr>
          <w:rFonts w:ascii="Arial" w:hAnsi="Arial" w:cs="Arial"/>
          <w:color w:val="000000" w:themeColor="text1"/>
          <w:sz w:val="24"/>
          <w:szCs w:val="24"/>
          <w:lang w:val="en-US"/>
        </w:rPr>
        <w:t xml:space="preserve"> the </w:t>
      </w:r>
      <w:r w:rsidR="008111AC" w:rsidRPr="76B3890F">
        <w:rPr>
          <w:rFonts w:ascii="Arial" w:hAnsi="Arial" w:cs="Arial"/>
          <w:color w:val="000000" w:themeColor="text1"/>
          <w:sz w:val="24"/>
          <w:szCs w:val="24"/>
          <w:lang w:val="en-US"/>
        </w:rPr>
        <w:t xml:space="preserve">originating agency remain responsible for any breach of data </w:t>
      </w:r>
      <w:r w:rsidR="006E44C7" w:rsidRPr="76B3890F">
        <w:rPr>
          <w:rFonts w:ascii="Arial" w:hAnsi="Arial" w:cs="Arial"/>
          <w:color w:val="000000" w:themeColor="text1"/>
          <w:sz w:val="24"/>
          <w:szCs w:val="24"/>
          <w:lang w:val="en-US"/>
        </w:rPr>
        <w:t>due to</w:t>
      </w:r>
      <w:r w:rsidR="008111AC" w:rsidRPr="76B3890F">
        <w:rPr>
          <w:rFonts w:ascii="Arial" w:hAnsi="Arial" w:cs="Arial"/>
          <w:color w:val="000000" w:themeColor="text1"/>
          <w:sz w:val="24"/>
          <w:szCs w:val="24"/>
          <w:lang w:val="en-US"/>
        </w:rPr>
        <w:t xml:space="preserve"> submitting this report</w:t>
      </w:r>
      <w:r w:rsidR="00037C07" w:rsidRPr="76B3890F">
        <w:rPr>
          <w:rFonts w:ascii="Arial" w:hAnsi="Arial" w:cs="Arial"/>
          <w:color w:val="000000" w:themeColor="text1"/>
          <w:sz w:val="24"/>
          <w:szCs w:val="24"/>
          <w:lang w:val="en-US"/>
        </w:rPr>
        <w:t xml:space="preserve"> as fit for inclusion in the Conference Pack.</w:t>
      </w:r>
    </w:p>
    <w:p w:rsidR="00F0660D" w:rsidRPr="00EF16A1" w:rsidRDefault="00F0660D" w:rsidP="76B3890F">
      <w:pPr>
        <w:pStyle w:val="ListParagraph"/>
        <w:rPr>
          <w:rFonts w:ascii="Arial" w:hAnsi="Arial" w:cs="Arial"/>
          <w:b/>
          <w:bCs/>
          <w:sz w:val="16"/>
          <w:szCs w:val="16"/>
        </w:rPr>
      </w:pPr>
    </w:p>
    <w:p w:rsidR="00BB6E6B" w:rsidRDefault="00BB6E6B" w:rsidP="76B3890F">
      <w:pPr>
        <w:pStyle w:val="ListParagraph"/>
        <w:numPr>
          <w:ilvl w:val="0"/>
          <w:numId w:val="10"/>
        </w:numPr>
        <w:rPr>
          <w:rFonts w:ascii="Arial" w:hAnsi="Arial" w:cs="Arial"/>
          <w:b/>
          <w:bCs/>
          <w:sz w:val="24"/>
          <w:szCs w:val="24"/>
        </w:rPr>
      </w:pPr>
      <w:r w:rsidRPr="76B3890F">
        <w:rPr>
          <w:rFonts w:ascii="Arial" w:hAnsi="Arial" w:cs="Arial"/>
          <w:b/>
          <w:bCs/>
          <w:sz w:val="24"/>
          <w:szCs w:val="24"/>
        </w:rPr>
        <w:t>All information relevant to the child/young person’s safety should be openly shared, as far as</w:t>
      </w:r>
      <w:r w:rsidR="00164ED9" w:rsidRPr="76B3890F">
        <w:rPr>
          <w:rFonts w:ascii="Arial" w:hAnsi="Arial" w:cs="Arial"/>
          <w:b/>
          <w:bCs/>
          <w:sz w:val="24"/>
          <w:szCs w:val="24"/>
        </w:rPr>
        <w:t xml:space="preserve"> is</w:t>
      </w:r>
      <w:r w:rsidRPr="76B3890F">
        <w:rPr>
          <w:rFonts w:ascii="Arial" w:hAnsi="Arial" w:cs="Arial"/>
          <w:b/>
          <w:bCs/>
          <w:sz w:val="24"/>
          <w:szCs w:val="24"/>
        </w:rPr>
        <w:t xml:space="preserve"> possible.</w:t>
      </w:r>
    </w:p>
    <w:p w:rsidR="00FA5CCF" w:rsidRPr="00EF16A1" w:rsidRDefault="00FA5CCF" w:rsidP="76B3890F">
      <w:pPr>
        <w:pStyle w:val="ListParagraph"/>
        <w:rPr>
          <w:rFonts w:ascii="Arial" w:hAnsi="Arial" w:cs="Arial"/>
          <w:b/>
          <w:bCs/>
          <w:sz w:val="16"/>
          <w:szCs w:val="16"/>
        </w:rPr>
      </w:pPr>
    </w:p>
    <w:p w:rsidR="001250D0" w:rsidRDefault="002C08AF" w:rsidP="76B3890F">
      <w:pPr>
        <w:pStyle w:val="ListParagraph"/>
        <w:numPr>
          <w:ilvl w:val="0"/>
          <w:numId w:val="10"/>
        </w:numPr>
        <w:rPr>
          <w:rFonts w:ascii="Arial" w:hAnsi="Arial" w:cs="Arial"/>
          <w:b/>
          <w:bCs/>
          <w:color w:val="FF0000"/>
          <w:sz w:val="24"/>
          <w:szCs w:val="24"/>
        </w:rPr>
      </w:pPr>
      <w:r w:rsidRPr="76B3890F">
        <w:rPr>
          <w:rFonts w:ascii="Arial" w:hAnsi="Arial" w:cs="Arial"/>
          <w:b/>
          <w:bCs/>
          <w:color w:val="FF0000"/>
          <w:sz w:val="24"/>
          <w:szCs w:val="24"/>
        </w:rPr>
        <w:t xml:space="preserve">If there is information that you feel is not suitable to share with all </w:t>
      </w:r>
      <w:r w:rsidR="00E714BB" w:rsidRPr="76B3890F">
        <w:rPr>
          <w:rFonts w:ascii="Arial" w:hAnsi="Arial" w:cs="Arial"/>
          <w:b/>
          <w:bCs/>
          <w:color w:val="FF0000"/>
          <w:sz w:val="24"/>
          <w:szCs w:val="24"/>
        </w:rPr>
        <w:t>parties,</w:t>
      </w:r>
      <w:r w:rsidRPr="76B3890F">
        <w:rPr>
          <w:rFonts w:ascii="Arial" w:hAnsi="Arial" w:cs="Arial"/>
          <w:b/>
          <w:bCs/>
          <w:color w:val="FF0000"/>
          <w:sz w:val="24"/>
          <w:szCs w:val="24"/>
        </w:rPr>
        <w:t xml:space="preserve"> you should consult with the Chair in advance of the conference</w:t>
      </w:r>
      <w:r w:rsidR="00313BB0" w:rsidRPr="76B3890F">
        <w:rPr>
          <w:rFonts w:ascii="Arial" w:hAnsi="Arial" w:cs="Arial"/>
          <w:b/>
          <w:bCs/>
          <w:color w:val="FF0000"/>
          <w:sz w:val="24"/>
          <w:szCs w:val="24"/>
        </w:rPr>
        <w:t>.</w:t>
      </w:r>
      <w:r w:rsidR="00A22AFB" w:rsidRPr="76B3890F">
        <w:rPr>
          <w:rFonts w:ascii="Arial" w:hAnsi="Arial" w:cs="Arial"/>
          <w:b/>
          <w:bCs/>
          <w:color w:val="FF0000"/>
          <w:sz w:val="24"/>
          <w:szCs w:val="24"/>
        </w:rPr>
        <w:t xml:space="preserve">  </w:t>
      </w:r>
    </w:p>
    <w:p w:rsidR="001250D0" w:rsidRPr="001250D0" w:rsidRDefault="001250D0" w:rsidP="76B3890F">
      <w:pPr>
        <w:pStyle w:val="ListParagraph"/>
        <w:rPr>
          <w:rFonts w:ascii="Arial" w:hAnsi="Arial" w:cs="Arial"/>
          <w:b/>
          <w:bCs/>
          <w:sz w:val="16"/>
          <w:szCs w:val="16"/>
        </w:rPr>
      </w:pPr>
    </w:p>
    <w:p w:rsidR="00313BB0" w:rsidRPr="00164ED9" w:rsidRDefault="00A22AFB" w:rsidP="76B3890F">
      <w:pPr>
        <w:pStyle w:val="ListParagraph"/>
        <w:numPr>
          <w:ilvl w:val="0"/>
          <w:numId w:val="10"/>
        </w:numPr>
        <w:rPr>
          <w:rFonts w:ascii="Arial" w:hAnsi="Arial" w:cs="Arial"/>
          <w:b/>
          <w:bCs/>
          <w:color w:val="FF0000"/>
          <w:sz w:val="24"/>
          <w:szCs w:val="24"/>
        </w:rPr>
      </w:pPr>
      <w:r w:rsidRPr="76B3890F">
        <w:rPr>
          <w:rFonts w:ascii="Arial" w:hAnsi="Arial" w:cs="Arial"/>
          <w:b/>
          <w:bCs/>
          <w:sz w:val="24"/>
          <w:szCs w:val="24"/>
        </w:rPr>
        <w:t xml:space="preserve">Where this this the case your report will be excluded from the child/young person and parent/carers conference packs to avoid any potential data </w:t>
      </w:r>
      <w:proofErr w:type="gramStart"/>
      <w:r w:rsidRPr="76B3890F">
        <w:rPr>
          <w:rFonts w:ascii="Arial" w:hAnsi="Arial" w:cs="Arial"/>
          <w:b/>
          <w:bCs/>
          <w:sz w:val="24"/>
          <w:szCs w:val="24"/>
        </w:rPr>
        <w:t>breaches</w:t>
      </w:r>
      <w:proofErr w:type="gramEnd"/>
      <w:r w:rsidRPr="76B3890F">
        <w:rPr>
          <w:rFonts w:ascii="Arial" w:hAnsi="Arial" w:cs="Arial"/>
          <w:b/>
          <w:bCs/>
          <w:sz w:val="24"/>
          <w:szCs w:val="24"/>
        </w:rPr>
        <w:t xml:space="preserve"> and you will be responsible for sharing redacted versions.</w:t>
      </w:r>
      <w:r w:rsidRPr="76B3890F">
        <w:rPr>
          <w:rFonts w:ascii="Arial" w:hAnsi="Arial" w:cs="Arial"/>
          <w:b/>
          <w:bCs/>
          <w:color w:val="FF0000"/>
          <w:sz w:val="24"/>
          <w:szCs w:val="24"/>
        </w:rPr>
        <w:t xml:space="preserve">  </w:t>
      </w:r>
    </w:p>
    <w:p w:rsidR="00914878" w:rsidRPr="00EF16A1" w:rsidRDefault="00914878" w:rsidP="76B3890F">
      <w:pPr>
        <w:pStyle w:val="BodyText"/>
        <w:tabs>
          <w:tab w:val="clear" w:pos="8100"/>
          <w:tab w:val="left" w:pos="7830"/>
        </w:tabs>
        <w:jc w:val="center"/>
        <w:rPr>
          <w:rFonts w:ascii="Arial" w:hAnsi="Arial" w:cs="Arial"/>
          <w:b/>
          <w:bCs/>
          <w:sz w:val="16"/>
          <w:szCs w:val="16"/>
        </w:rPr>
      </w:pPr>
    </w:p>
    <w:p w:rsidR="0024263B" w:rsidRDefault="0024263B"/>
    <w:p w:rsidR="0024263B" w:rsidRDefault="0024263B"/>
    <w:p w:rsidR="0024263B" w:rsidRPr="0024263B" w:rsidRDefault="0024263B" w:rsidP="76B3890F">
      <w:pPr>
        <w:rPr>
          <w:rFonts w:ascii="Arial" w:hAnsi="Arial" w:cs="Arial"/>
          <w:b/>
          <w:bCs/>
          <w:sz w:val="24"/>
          <w:szCs w:val="24"/>
        </w:rPr>
      </w:pPr>
      <w:r w:rsidRPr="76B3890F">
        <w:rPr>
          <w:rFonts w:ascii="Arial" w:hAnsi="Arial" w:cs="Arial"/>
          <w:b/>
          <w:bCs/>
          <w:sz w:val="24"/>
          <w:szCs w:val="24"/>
        </w:rPr>
        <w:t>Guidance Note</w:t>
      </w:r>
    </w:p>
    <w:p w:rsidR="0024263B" w:rsidRDefault="00566C21" w:rsidP="76B3890F">
      <w:pPr>
        <w:rPr>
          <w:rFonts w:ascii="Arial" w:eastAsia="Times" w:hAnsi="Arial" w:cs="Angsana New"/>
          <w:i/>
          <w:iCs/>
          <w:color w:val="A6A6A6" w:themeColor="background1" w:themeShade="A6"/>
          <w:sz w:val="24"/>
          <w:szCs w:val="24"/>
        </w:rPr>
      </w:pPr>
      <w:r w:rsidRPr="76B3890F">
        <w:rPr>
          <w:rFonts w:ascii="Arial" w:eastAsia="Times" w:hAnsi="Arial" w:cs="Angsana New"/>
          <w:i/>
          <w:iCs/>
          <w:color w:val="A6A6A6" w:themeColor="background1" w:themeShade="A6"/>
          <w:sz w:val="24"/>
          <w:szCs w:val="24"/>
        </w:rPr>
        <w:t>Children experiencing extra-familiar harm are often frightened, they face coercion and manipulation. This can include children presenting with behaviours that may pose a risk to others. This includes carrying weapons or threats, intimidation, and violence towards other children or third parties. Whilst we must address the cause of these behaviours, and manage specific risk and vulnerabilities to the child, it is important that we recognise where children facing ROTH may be acting in a way that poses a risk to others.</w:t>
      </w:r>
    </w:p>
    <w:p w:rsidR="0024263B" w:rsidRDefault="0024263B"/>
    <w:p w:rsidR="001E4C82" w:rsidRDefault="001E4C82">
      <w:r>
        <w:br w:type="page"/>
      </w:r>
    </w:p>
    <w:tbl>
      <w:tblPr>
        <w:tblStyle w:val="TableGrid"/>
        <w:tblW w:w="10485" w:type="dxa"/>
        <w:tblLook w:val="04A0" w:firstRow="1" w:lastRow="0" w:firstColumn="1" w:lastColumn="0" w:noHBand="0" w:noVBand="1"/>
      </w:tblPr>
      <w:tblGrid>
        <w:gridCol w:w="3397"/>
        <w:gridCol w:w="7088"/>
      </w:tblGrid>
      <w:tr w:rsidR="008D35D9" w:rsidRPr="007E7E18" w:rsidTr="76B3890F">
        <w:tc>
          <w:tcPr>
            <w:tcW w:w="3397" w:type="dxa"/>
            <w:shd w:val="clear" w:color="auto" w:fill="E2EFD9" w:themeFill="accent6" w:themeFillTint="33"/>
          </w:tcPr>
          <w:p w:rsidR="008D35D9" w:rsidRPr="00D609F1" w:rsidRDefault="21B663C6" w:rsidP="001F636D">
            <w:pPr>
              <w:pStyle w:val="BodyText"/>
              <w:tabs>
                <w:tab w:val="clear" w:pos="8100"/>
                <w:tab w:val="left" w:pos="7830"/>
              </w:tabs>
              <w:jc w:val="left"/>
              <w:rPr>
                <w:rFonts w:ascii="Arial" w:hAnsi="Arial" w:cs="Arial"/>
                <w:b/>
                <w:bCs/>
                <w:sz w:val="24"/>
                <w:szCs w:val="24"/>
              </w:rPr>
            </w:pPr>
            <w:r w:rsidRPr="76B3890F">
              <w:rPr>
                <w:rFonts w:ascii="Arial" w:hAnsi="Arial" w:cs="Arial"/>
                <w:b/>
                <w:bCs/>
                <w:sz w:val="24"/>
                <w:szCs w:val="24"/>
              </w:rPr>
              <w:t xml:space="preserve">Date of </w:t>
            </w:r>
            <w:r w:rsidR="00703FDD" w:rsidRPr="76B3890F">
              <w:rPr>
                <w:rFonts w:ascii="Arial" w:hAnsi="Arial" w:cs="Arial"/>
                <w:b/>
                <w:bCs/>
                <w:sz w:val="24"/>
                <w:szCs w:val="24"/>
              </w:rPr>
              <w:t>ROTH C</w:t>
            </w:r>
            <w:r w:rsidRPr="76B3890F">
              <w:rPr>
                <w:rFonts w:ascii="Arial" w:hAnsi="Arial" w:cs="Arial"/>
                <w:b/>
                <w:bCs/>
                <w:sz w:val="24"/>
                <w:szCs w:val="24"/>
              </w:rPr>
              <w:t>onference:</w:t>
            </w:r>
          </w:p>
        </w:tc>
        <w:sdt>
          <w:sdtPr>
            <w:rPr>
              <w:rFonts w:ascii="Arial" w:hAnsi="Arial" w:cs="Arial"/>
              <w:sz w:val="24"/>
              <w:szCs w:val="24"/>
            </w:rPr>
            <w:id w:val="-463118865"/>
            <w:placeholder>
              <w:docPart w:val="66E856564973469DAF7DF9D82BD38D48"/>
            </w:placeholder>
            <w:showingPlcHdr/>
            <w:date w:fullDate="2021-05-18T00:00:00Z">
              <w:dateFormat w:val="dd/MM/yyyy"/>
              <w:lid w:val="en-GB"/>
              <w:storeMappedDataAs w:val="dateTime"/>
              <w:calendar w:val="gregorian"/>
            </w:date>
          </w:sdtPr>
          <w:sdtEndPr/>
          <w:sdtContent>
            <w:tc>
              <w:tcPr>
                <w:tcW w:w="7088" w:type="dxa"/>
              </w:tcPr>
              <w:p w:rsidR="008D35D9" w:rsidRPr="007E7E18" w:rsidRDefault="118CFDFE" w:rsidP="001F636D">
                <w:pPr>
                  <w:pStyle w:val="BodyText"/>
                  <w:tabs>
                    <w:tab w:val="clear" w:pos="8100"/>
                    <w:tab w:val="left" w:pos="7830"/>
                  </w:tabs>
                  <w:jc w:val="left"/>
                  <w:rPr>
                    <w:rFonts w:ascii="Arial" w:hAnsi="Arial" w:cs="Arial"/>
                    <w:sz w:val="24"/>
                    <w:szCs w:val="24"/>
                  </w:rPr>
                </w:pPr>
                <w:r w:rsidRPr="76B3890F">
                  <w:rPr>
                    <w:rStyle w:val="PlaceholderText"/>
                  </w:rPr>
                  <w:t>Click or tap to enter a date.</w:t>
                </w:r>
              </w:p>
            </w:tc>
          </w:sdtContent>
        </w:sdt>
      </w:tr>
      <w:tr w:rsidR="008D35D9" w:rsidRPr="007E7E18" w:rsidTr="76B3890F">
        <w:tc>
          <w:tcPr>
            <w:tcW w:w="3397" w:type="dxa"/>
            <w:shd w:val="clear" w:color="auto" w:fill="E2EFD9" w:themeFill="accent6" w:themeFillTint="33"/>
          </w:tcPr>
          <w:p w:rsidR="008D35D9" w:rsidRPr="00D609F1" w:rsidRDefault="21B663C6" w:rsidP="001F636D">
            <w:pPr>
              <w:pStyle w:val="BodyText"/>
              <w:tabs>
                <w:tab w:val="clear" w:pos="8100"/>
                <w:tab w:val="left" w:pos="7830"/>
              </w:tabs>
              <w:jc w:val="left"/>
              <w:rPr>
                <w:rFonts w:ascii="Arial" w:hAnsi="Arial" w:cs="Arial"/>
                <w:b/>
                <w:bCs/>
                <w:sz w:val="24"/>
                <w:szCs w:val="24"/>
              </w:rPr>
            </w:pPr>
            <w:r w:rsidRPr="76B3890F">
              <w:rPr>
                <w:rFonts w:ascii="Arial" w:hAnsi="Arial" w:cs="Arial"/>
                <w:b/>
                <w:bCs/>
                <w:sz w:val="24"/>
                <w:szCs w:val="24"/>
              </w:rPr>
              <w:t>Your agency / organisation:</w:t>
            </w:r>
          </w:p>
        </w:tc>
        <w:sdt>
          <w:sdtPr>
            <w:rPr>
              <w:rFonts w:ascii="Arial" w:hAnsi="Arial" w:cs="Arial"/>
              <w:sz w:val="24"/>
              <w:szCs w:val="24"/>
            </w:rPr>
            <w:id w:val="-549072697"/>
            <w:placeholder>
              <w:docPart w:val="DefaultPlaceholder_-1854013440"/>
            </w:placeholder>
            <w:showingPlcHdr/>
          </w:sdtPr>
          <w:sdtEndPr/>
          <w:sdtContent>
            <w:tc>
              <w:tcPr>
                <w:tcW w:w="7088" w:type="dxa"/>
              </w:tcPr>
              <w:p w:rsidR="008D35D9" w:rsidRPr="007E7E18" w:rsidRDefault="2B73E609" w:rsidP="001F636D">
                <w:pPr>
                  <w:pStyle w:val="BodyText"/>
                  <w:tabs>
                    <w:tab w:val="clear" w:pos="8100"/>
                    <w:tab w:val="left" w:pos="7830"/>
                  </w:tabs>
                  <w:jc w:val="left"/>
                  <w:rPr>
                    <w:rFonts w:ascii="Arial" w:hAnsi="Arial" w:cs="Arial"/>
                    <w:sz w:val="24"/>
                    <w:szCs w:val="24"/>
                  </w:rPr>
                </w:pPr>
                <w:r w:rsidRPr="76B3890F">
                  <w:rPr>
                    <w:rStyle w:val="PlaceholderText"/>
                    <w:rFonts w:ascii="Arial" w:hAnsi="Arial" w:cs="Arial"/>
                    <w:sz w:val="24"/>
                    <w:szCs w:val="24"/>
                  </w:rPr>
                  <w:t>Click or tap here to enter text.</w:t>
                </w:r>
              </w:p>
            </w:tc>
          </w:sdtContent>
        </w:sdt>
      </w:tr>
      <w:tr w:rsidR="008D35D9" w:rsidRPr="007E7E18" w:rsidTr="76B3890F">
        <w:tc>
          <w:tcPr>
            <w:tcW w:w="3397" w:type="dxa"/>
            <w:shd w:val="clear" w:color="auto" w:fill="E2EFD9" w:themeFill="accent6" w:themeFillTint="33"/>
          </w:tcPr>
          <w:p w:rsidR="008D35D9" w:rsidRPr="00D609F1" w:rsidRDefault="21B663C6" w:rsidP="001F636D">
            <w:pPr>
              <w:pStyle w:val="BodyText"/>
              <w:tabs>
                <w:tab w:val="clear" w:pos="8100"/>
                <w:tab w:val="left" w:pos="7830"/>
              </w:tabs>
              <w:jc w:val="left"/>
              <w:rPr>
                <w:rFonts w:ascii="Arial" w:hAnsi="Arial" w:cs="Arial"/>
                <w:b/>
                <w:bCs/>
                <w:sz w:val="24"/>
                <w:szCs w:val="24"/>
              </w:rPr>
            </w:pPr>
            <w:r w:rsidRPr="76B3890F">
              <w:rPr>
                <w:rFonts w:ascii="Arial" w:hAnsi="Arial" w:cs="Arial"/>
                <w:b/>
                <w:bCs/>
                <w:sz w:val="24"/>
                <w:szCs w:val="24"/>
              </w:rPr>
              <w:t>Your name:</w:t>
            </w:r>
          </w:p>
        </w:tc>
        <w:sdt>
          <w:sdtPr>
            <w:rPr>
              <w:rFonts w:ascii="Arial" w:hAnsi="Arial" w:cs="Arial"/>
              <w:sz w:val="24"/>
              <w:szCs w:val="24"/>
            </w:rPr>
            <w:id w:val="1306502711"/>
            <w:placeholder>
              <w:docPart w:val="DefaultPlaceholder_-1854013440"/>
            </w:placeholder>
            <w:showingPlcHdr/>
          </w:sdtPr>
          <w:sdtEndPr/>
          <w:sdtContent>
            <w:tc>
              <w:tcPr>
                <w:tcW w:w="7088" w:type="dxa"/>
              </w:tcPr>
              <w:p w:rsidR="008D35D9" w:rsidRPr="007E7E18" w:rsidRDefault="1DFB5E4D" w:rsidP="001F636D">
                <w:pPr>
                  <w:pStyle w:val="BodyText"/>
                  <w:tabs>
                    <w:tab w:val="clear" w:pos="8100"/>
                    <w:tab w:val="left" w:pos="7830"/>
                  </w:tabs>
                  <w:jc w:val="left"/>
                  <w:rPr>
                    <w:rFonts w:ascii="Arial" w:hAnsi="Arial" w:cs="Arial"/>
                    <w:sz w:val="24"/>
                    <w:szCs w:val="24"/>
                  </w:rPr>
                </w:pPr>
                <w:r w:rsidRPr="76B3890F">
                  <w:rPr>
                    <w:rStyle w:val="PlaceholderText"/>
                    <w:rFonts w:ascii="Arial" w:hAnsi="Arial" w:cs="Arial"/>
                    <w:sz w:val="24"/>
                    <w:szCs w:val="24"/>
                  </w:rPr>
                  <w:t>Click or tap here to enter text.</w:t>
                </w:r>
              </w:p>
            </w:tc>
          </w:sdtContent>
        </w:sdt>
      </w:tr>
      <w:tr w:rsidR="008D35D9" w:rsidRPr="007E7E18" w:rsidTr="76B3890F">
        <w:tc>
          <w:tcPr>
            <w:tcW w:w="3397" w:type="dxa"/>
            <w:shd w:val="clear" w:color="auto" w:fill="E2EFD9" w:themeFill="accent6" w:themeFillTint="33"/>
          </w:tcPr>
          <w:p w:rsidR="008D35D9" w:rsidRPr="00D609F1" w:rsidRDefault="21B663C6" w:rsidP="001F636D">
            <w:pPr>
              <w:pStyle w:val="BodyText"/>
              <w:tabs>
                <w:tab w:val="clear" w:pos="8100"/>
                <w:tab w:val="left" w:pos="7830"/>
              </w:tabs>
              <w:jc w:val="left"/>
              <w:rPr>
                <w:rFonts w:ascii="Arial" w:hAnsi="Arial" w:cs="Arial"/>
                <w:b/>
                <w:bCs/>
                <w:sz w:val="24"/>
                <w:szCs w:val="24"/>
              </w:rPr>
            </w:pPr>
            <w:r w:rsidRPr="76B3890F">
              <w:rPr>
                <w:rFonts w:ascii="Arial" w:hAnsi="Arial" w:cs="Arial"/>
                <w:b/>
                <w:bCs/>
                <w:sz w:val="24"/>
                <w:szCs w:val="24"/>
              </w:rPr>
              <w:t>Your job title:</w:t>
            </w:r>
          </w:p>
        </w:tc>
        <w:sdt>
          <w:sdtPr>
            <w:rPr>
              <w:rFonts w:ascii="Arial" w:hAnsi="Arial" w:cs="Arial"/>
              <w:sz w:val="24"/>
              <w:szCs w:val="24"/>
            </w:rPr>
            <w:id w:val="292330946"/>
            <w:placeholder>
              <w:docPart w:val="DefaultPlaceholder_-1854013440"/>
            </w:placeholder>
            <w:showingPlcHdr/>
          </w:sdtPr>
          <w:sdtEndPr/>
          <w:sdtContent>
            <w:tc>
              <w:tcPr>
                <w:tcW w:w="7088" w:type="dxa"/>
              </w:tcPr>
              <w:p w:rsidR="008D35D9" w:rsidRPr="007E7E18" w:rsidRDefault="1DFB5E4D" w:rsidP="001F636D">
                <w:pPr>
                  <w:pStyle w:val="BodyText"/>
                  <w:tabs>
                    <w:tab w:val="clear" w:pos="8100"/>
                    <w:tab w:val="left" w:pos="7830"/>
                  </w:tabs>
                  <w:jc w:val="left"/>
                  <w:rPr>
                    <w:rFonts w:ascii="Arial" w:hAnsi="Arial" w:cs="Arial"/>
                    <w:sz w:val="24"/>
                    <w:szCs w:val="24"/>
                  </w:rPr>
                </w:pPr>
                <w:r w:rsidRPr="76B3890F">
                  <w:rPr>
                    <w:rStyle w:val="PlaceholderText"/>
                    <w:rFonts w:ascii="Arial" w:hAnsi="Arial" w:cs="Arial"/>
                    <w:sz w:val="24"/>
                    <w:szCs w:val="24"/>
                  </w:rPr>
                  <w:t>Click or tap here to enter text.</w:t>
                </w:r>
              </w:p>
            </w:tc>
          </w:sdtContent>
        </w:sdt>
      </w:tr>
    </w:tbl>
    <w:p w:rsidR="008D35D9" w:rsidRPr="007E7E18" w:rsidRDefault="008D35D9" w:rsidP="008D35D9">
      <w:pPr>
        <w:pStyle w:val="BodyText"/>
        <w:tabs>
          <w:tab w:val="clear" w:pos="8100"/>
          <w:tab w:val="left" w:pos="7830"/>
        </w:tabs>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65"/>
        <w:gridCol w:w="3094"/>
      </w:tblGrid>
      <w:tr w:rsidR="008D35D9" w:rsidRPr="007E7E18" w:rsidTr="76B3890F">
        <w:tc>
          <w:tcPr>
            <w:tcW w:w="5000" w:type="pct"/>
            <w:gridSpan w:val="2"/>
            <w:shd w:val="clear" w:color="auto" w:fill="E2EFD9" w:themeFill="accent6" w:themeFillTint="33"/>
          </w:tcPr>
          <w:p w:rsidR="008D35D9" w:rsidRPr="007E7E18" w:rsidRDefault="0A646F86" w:rsidP="76B3890F">
            <w:pPr>
              <w:rPr>
                <w:rFonts w:ascii="Arial" w:hAnsi="Arial" w:cs="Arial"/>
                <w:b/>
                <w:bCs/>
                <w:sz w:val="24"/>
                <w:szCs w:val="24"/>
              </w:rPr>
            </w:pPr>
            <w:r w:rsidRPr="76B3890F">
              <w:rPr>
                <w:rFonts w:ascii="Arial" w:hAnsi="Arial" w:cs="Arial"/>
                <w:b/>
                <w:bCs/>
                <w:sz w:val="24"/>
                <w:szCs w:val="24"/>
              </w:rPr>
              <w:t xml:space="preserve">Details of </w:t>
            </w:r>
            <w:r w:rsidR="78EEA961" w:rsidRPr="76B3890F">
              <w:rPr>
                <w:rFonts w:ascii="Arial" w:hAnsi="Arial" w:cs="Arial"/>
                <w:b/>
                <w:bCs/>
                <w:sz w:val="24"/>
                <w:szCs w:val="24"/>
              </w:rPr>
              <w:t>each</w:t>
            </w:r>
            <w:r w:rsidRPr="76B3890F">
              <w:rPr>
                <w:rFonts w:ascii="Arial" w:hAnsi="Arial" w:cs="Arial"/>
                <w:b/>
                <w:bCs/>
                <w:sz w:val="24"/>
                <w:szCs w:val="24"/>
              </w:rPr>
              <w:t xml:space="preserve"> child</w:t>
            </w:r>
            <w:r w:rsidR="442E1451" w:rsidRPr="76B3890F">
              <w:rPr>
                <w:rFonts w:ascii="Arial" w:hAnsi="Arial" w:cs="Arial"/>
                <w:b/>
                <w:bCs/>
                <w:sz w:val="24"/>
                <w:szCs w:val="24"/>
              </w:rPr>
              <w:t>/young person</w:t>
            </w:r>
            <w:r w:rsidR="0C4A9183" w:rsidRPr="76B3890F">
              <w:rPr>
                <w:rFonts w:ascii="Arial" w:hAnsi="Arial" w:cs="Arial"/>
                <w:b/>
                <w:bCs/>
                <w:sz w:val="24"/>
                <w:szCs w:val="24"/>
              </w:rPr>
              <w:t xml:space="preserve"> this report relates to:</w:t>
            </w:r>
          </w:p>
        </w:tc>
      </w:tr>
      <w:tr w:rsidR="003919E6" w:rsidRPr="007E7E18" w:rsidTr="76B3890F">
        <w:tc>
          <w:tcPr>
            <w:tcW w:w="3521" w:type="pct"/>
            <w:shd w:val="clear" w:color="auto" w:fill="E2EFD9" w:themeFill="accent6" w:themeFillTint="33"/>
          </w:tcPr>
          <w:p w:rsidR="003919E6" w:rsidRPr="007E7E18" w:rsidRDefault="1F3092AA" w:rsidP="001F636D">
            <w:pPr>
              <w:rPr>
                <w:rFonts w:ascii="Arial" w:hAnsi="Arial" w:cs="Arial"/>
                <w:sz w:val="24"/>
                <w:szCs w:val="24"/>
              </w:rPr>
            </w:pPr>
            <w:r w:rsidRPr="76B3890F">
              <w:rPr>
                <w:rFonts w:ascii="Arial" w:hAnsi="Arial" w:cs="Arial"/>
                <w:sz w:val="24"/>
                <w:szCs w:val="24"/>
              </w:rPr>
              <w:t>Name</w:t>
            </w:r>
            <w:r w:rsidR="6D73C5BB" w:rsidRPr="76B3890F">
              <w:rPr>
                <w:rFonts w:ascii="Arial" w:hAnsi="Arial" w:cs="Arial"/>
                <w:sz w:val="24"/>
                <w:szCs w:val="24"/>
              </w:rPr>
              <w:t>:</w:t>
            </w:r>
          </w:p>
        </w:tc>
        <w:tc>
          <w:tcPr>
            <w:tcW w:w="1479" w:type="pct"/>
            <w:shd w:val="clear" w:color="auto" w:fill="E2EFD9" w:themeFill="accent6" w:themeFillTint="33"/>
          </w:tcPr>
          <w:p w:rsidR="003919E6" w:rsidRPr="007E7E18" w:rsidRDefault="1F3092AA" w:rsidP="001F636D">
            <w:pPr>
              <w:rPr>
                <w:rFonts w:ascii="Arial" w:hAnsi="Arial" w:cs="Arial"/>
                <w:sz w:val="24"/>
                <w:szCs w:val="24"/>
              </w:rPr>
            </w:pPr>
            <w:r w:rsidRPr="76B3890F">
              <w:rPr>
                <w:rFonts w:ascii="Arial" w:hAnsi="Arial" w:cs="Arial"/>
                <w:sz w:val="24"/>
                <w:szCs w:val="24"/>
              </w:rPr>
              <w:t>D.O.B:</w:t>
            </w:r>
          </w:p>
        </w:tc>
      </w:tr>
      <w:tr w:rsidR="008B3514" w:rsidRPr="007E7E18" w:rsidTr="76B3890F">
        <w:sdt>
          <w:sdtPr>
            <w:rPr>
              <w:rFonts w:ascii="Arial" w:hAnsi="Arial" w:cs="Arial"/>
              <w:sz w:val="24"/>
              <w:szCs w:val="24"/>
            </w:rPr>
            <w:id w:val="-1240560658"/>
            <w:placeholder>
              <w:docPart w:val="9F8A7BBEFF74452786111FD72B67977C"/>
            </w:placeholder>
            <w:showingPlcHdr/>
          </w:sdtPr>
          <w:sdtEndPr/>
          <w:sdtContent>
            <w:tc>
              <w:tcPr>
                <w:tcW w:w="3521" w:type="pct"/>
              </w:tcPr>
              <w:p w:rsidR="008B3514" w:rsidRPr="007E7E18" w:rsidRDefault="7C6217FC" w:rsidP="001F636D">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1988363937"/>
            <w:placeholder>
              <w:docPart w:val="4297DD815F81476F974ADD2152DC2272"/>
            </w:placeholder>
            <w:showingPlcHdr/>
            <w:date>
              <w:dateFormat w:val="dd/MM/yyyy"/>
              <w:lid w:val="en-GB"/>
              <w:storeMappedDataAs w:val="dateTime"/>
              <w:calendar w:val="gregorian"/>
            </w:date>
          </w:sdtPr>
          <w:sdtEndPr/>
          <w:sdtContent>
            <w:tc>
              <w:tcPr>
                <w:tcW w:w="1479" w:type="pct"/>
              </w:tcPr>
              <w:p w:rsidR="008B3514" w:rsidRPr="007E7E18" w:rsidRDefault="118CFDFE" w:rsidP="001F636D">
                <w:pPr>
                  <w:rPr>
                    <w:rFonts w:ascii="Arial" w:hAnsi="Arial" w:cs="Arial"/>
                    <w:sz w:val="24"/>
                    <w:szCs w:val="24"/>
                  </w:rPr>
                </w:pPr>
                <w:r w:rsidRPr="76B3890F">
                  <w:rPr>
                    <w:rStyle w:val="PlaceholderText"/>
                    <w:rFonts w:ascii="Arial" w:hAnsi="Arial" w:cs="Arial"/>
                    <w:sz w:val="24"/>
                    <w:szCs w:val="24"/>
                  </w:rPr>
                  <w:t>Click or tap to enter a date.</w:t>
                </w:r>
              </w:p>
            </w:tc>
          </w:sdtContent>
        </w:sdt>
      </w:tr>
      <w:tr w:rsidR="008B3514" w:rsidRPr="007E7E18" w:rsidTr="76B3890F">
        <w:sdt>
          <w:sdtPr>
            <w:rPr>
              <w:rFonts w:ascii="Arial" w:hAnsi="Arial" w:cs="Arial"/>
              <w:sz w:val="24"/>
              <w:szCs w:val="24"/>
            </w:rPr>
            <w:id w:val="378832076"/>
            <w:placeholder>
              <w:docPart w:val="72479090658E4DDAAAE4E007BD9407E8"/>
            </w:placeholder>
            <w:showingPlcHdr/>
          </w:sdtPr>
          <w:sdtEndPr/>
          <w:sdtContent>
            <w:tc>
              <w:tcPr>
                <w:tcW w:w="3521" w:type="pct"/>
              </w:tcPr>
              <w:p w:rsidR="008B3514" w:rsidRPr="007E7E18" w:rsidRDefault="7C6217FC" w:rsidP="001F636D">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243110549"/>
            <w:placeholder>
              <w:docPart w:val="7C35464C603D4FBDABE0C31DBA6B08B0"/>
            </w:placeholder>
            <w:showingPlcHdr/>
            <w:date>
              <w:dateFormat w:val="dd/MM/yyyy"/>
              <w:lid w:val="en-GB"/>
              <w:storeMappedDataAs w:val="dateTime"/>
              <w:calendar w:val="gregorian"/>
            </w:date>
          </w:sdtPr>
          <w:sdtEndPr/>
          <w:sdtContent>
            <w:tc>
              <w:tcPr>
                <w:tcW w:w="1479" w:type="pct"/>
              </w:tcPr>
              <w:p w:rsidR="008B3514" w:rsidRPr="007E7E18" w:rsidRDefault="7C6217FC" w:rsidP="001F636D">
                <w:pPr>
                  <w:rPr>
                    <w:rFonts w:ascii="Arial" w:hAnsi="Arial" w:cs="Arial"/>
                    <w:sz w:val="24"/>
                    <w:szCs w:val="24"/>
                  </w:rPr>
                </w:pPr>
                <w:r w:rsidRPr="76B3890F">
                  <w:rPr>
                    <w:rStyle w:val="PlaceholderText"/>
                    <w:rFonts w:ascii="Arial" w:hAnsi="Arial" w:cs="Arial"/>
                    <w:sz w:val="24"/>
                    <w:szCs w:val="24"/>
                  </w:rPr>
                  <w:t>Click or tap to enter a date.</w:t>
                </w:r>
              </w:p>
            </w:tc>
          </w:sdtContent>
        </w:sdt>
      </w:tr>
      <w:tr w:rsidR="008B3514" w:rsidRPr="007E7E18" w:rsidTr="76B3890F">
        <w:sdt>
          <w:sdtPr>
            <w:rPr>
              <w:rFonts w:ascii="Arial" w:hAnsi="Arial" w:cs="Arial"/>
              <w:sz w:val="24"/>
              <w:szCs w:val="24"/>
            </w:rPr>
            <w:id w:val="1727268144"/>
            <w:placeholder>
              <w:docPart w:val="37606299305F492E925834814F3D25E9"/>
            </w:placeholder>
            <w:showingPlcHdr/>
          </w:sdtPr>
          <w:sdtEndPr/>
          <w:sdtContent>
            <w:tc>
              <w:tcPr>
                <w:tcW w:w="3521" w:type="pct"/>
              </w:tcPr>
              <w:p w:rsidR="008B3514" w:rsidRPr="007E7E18" w:rsidRDefault="7C6217FC" w:rsidP="001F636D">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1441269243"/>
            <w:placeholder>
              <w:docPart w:val="3F67F12311B14B4D887190981A8573AE"/>
            </w:placeholder>
            <w:showingPlcHdr/>
            <w:date>
              <w:dateFormat w:val="dd/MM/yyyy"/>
              <w:lid w:val="en-GB"/>
              <w:storeMappedDataAs w:val="dateTime"/>
              <w:calendar w:val="gregorian"/>
            </w:date>
          </w:sdtPr>
          <w:sdtEndPr/>
          <w:sdtContent>
            <w:tc>
              <w:tcPr>
                <w:tcW w:w="1479" w:type="pct"/>
              </w:tcPr>
              <w:p w:rsidR="008B3514" w:rsidRPr="007E7E18" w:rsidRDefault="7C6217FC" w:rsidP="001F636D">
                <w:pPr>
                  <w:rPr>
                    <w:rFonts w:ascii="Arial" w:hAnsi="Arial" w:cs="Arial"/>
                    <w:sz w:val="24"/>
                    <w:szCs w:val="24"/>
                  </w:rPr>
                </w:pPr>
                <w:r w:rsidRPr="76B3890F">
                  <w:rPr>
                    <w:rStyle w:val="PlaceholderText"/>
                    <w:rFonts w:ascii="Arial" w:hAnsi="Arial" w:cs="Arial"/>
                    <w:sz w:val="24"/>
                    <w:szCs w:val="24"/>
                  </w:rPr>
                  <w:t>Click or tap to enter a date.</w:t>
                </w:r>
              </w:p>
            </w:tc>
          </w:sdtContent>
        </w:sdt>
      </w:tr>
      <w:tr w:rsidR="008B3514" w:rsidRPr="007E7E18" w:rsidTr="76B3890F">
        <w:sdt>
          <w:sdtPr>
            <w:rPr>
              <w:rFonts w:ascii="Arial" w:hAnsi="Arial" w:cs="Arial"/>
              <w:sz w:val="24"/>
              <w:szCs w:val="24"/>
            </w:rPr>
            <w:id w:val="1967087503"/>
            <w:placeholder>
              <w:docPart w:val="B3F0B21310D74360B57D3B96B28CB885"/>
            </w:placeholder>
            <w:showingPlcHdr/>
          </w:sdtPr>
          <w:sdtEndPr/>
          <w:sdtContent>
            <w:tc>
              <w:tcPr>
                <w:tcW w:w="3521" w:type="pct"/>
              </w:tcPr>
              <w:p w:rsidR="008B3514" w:rsidRPr="007E7E18" w:rsidRDefault="7C6217FC" w:rsidP="001F636D">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1535005014"/>
            <w:placeholder>
              <w:docPart w:val="881517EAA138465E939AB15188DC9FD5"/>
            </w:placeholder>
            <w:showingPlcHdr/>
            <w:date>
              <w:dateFormat w:val="dd/MM/yyyy"/>
              <w:lid w:val="en-GB"/>
              <w:storeMappedDataAs w:val="dateTime"/>
              <w:calendar w:val="gregorian"/>
            </w:date>
          </w:sdtPr>
          <w:sdtEndPr/>
          <w:sdtContent>
            <w:tc>
              <w:tcPr>
                <w:tcW w:w="1479" w:type="pct"/>
              </w:tcPr>
              <w:p w:rsidR="008B3514" w:rsidRPr="007E7E18" w:rsidRDefault="7C6217FC" w:rsidP="001F636D">
                <w:pPr>
                  <w:rPr>
                    <w:rFonts w:ascii="Arial" w:hAnsi="Arial" w:cs="Arial"/>
                    <w:sz w:val="24"/>
                    <w:szCs w:val="24"/>
                  </w:rPr>
                </w:pPr>
                <w:r w:rsidRPr="76B3890F">
                  <w:rPr>
                    <w:rStyle w:val="PlaceholderText"/>
                    <w:rFonts w:ascii="Arial" w:hAnsi="Arial" w:cs="Arial"/>
                    <w:sz w:val="24"/>
                    <w:szCs w:val="24"/>
                  </w:rPr>
                  <w:t>Click or tap to enter a date.</w:t>
                </w:r>
              </w:p>
            </w:tc>
          </w:sdtContent>
        </w:sdt>
      </w:tr>
      <w:tr w:rsidR="0091681B" w:rsidRPr="007E7E18" w:rsidTr="76B3890F">
        <w:sdt>
          <w:sdtPr>
            <w:rPr>
              <w:rFonts w:ascii="Arial" w:hAnsi="Arial" w:cs="Arial"/>
              <w:sz w:val="24"/>
              <w:szCs w:val="24"/>
            </w:rPr>
            <w:id w:val="-502971437"/>
            <w:placeholder>
              <w:docPart w:val="85B23E45D80F48EA830E053CF9191925"/>
            </w:placeholder>
            <w:showingPlcHdr/>
          </w:sdtPr>
          <w:sdtEndPr/>
          <w:sdtContent>
            <w:tc>
              <w:tcPr>
                <w:tcW w:w="3521" w:type="pct"/>
              </w:tcPr>
              <w:p w:rsidR="0091681B" w:rsidRPr="007E7E18" w:rsidRDefault="3C149718" w:rsidP="001F636D">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1374122070"/>
            <w:placeholder>
              <w:docPart w:val="E52C94DA3966457494A993F71C6E5677"/>
            </w:placeholder>
            <w:showingPlcHdr/>
            <w:date>
              <w:dateFormat w:val="dd/MM/yyyy"/>
              <w:lid w:val="en-GB"/>
              <w:storeMappedDataAs w:val="dateTime"/>
              <w:calendar w:val="gregorian"/>
            </w:date>
          </w:sdtPr>
          <w:sdtEndPr/>
          <w:sdtContent>
            <w:tc>
              <w:tcPr>
                <w:tcW w:w="1479" w:type="pct"/>
              </w:tcPr>
              <w:p w:rsidR="0091681B" w:rsidRPr="007E7E18" w:rsidRDefault="3C149718" w:rsidP="001F636D">
                <w:pPr>
                  <w:rPr>
                    <w:rFonts w:ascii="Arial" w:hAnsi="Arial" w:cs="Arial"/>
                    <w:sz w:val="24"/>
                    <w:szCs w:val="24"/>
                  </w:rPr>
                </w:pPr>
                <w:r w:rsidRPr="76B3890F">
                  <w:rPr>
                    <w:rStyle w:val="PlaceholderText"/>
                    <w:rFonts w:ascii="Arial" w:hAnsi="Arial" w:cs="Arial"/>
                    <w:sz w:val="24"/>
                    <w:szCs w:val="24"/>
                  </w:rPr>
                  <w:t>Click or tap to enter a date.</w:t>
                </w:r>
              </w:p>
            </w:tc>
          </w:sdtContent>
        </w:sdt>
      </w:tr>
      <w:tr w:rsidR="0091681B" w:rsidRPr="007E7E18" w:rsidTr="76B3890F">
        <w:sdt>
          <w:sdtPr>
            <w:rPr>
              <w:rFonts w:ascii="Arial" w:hAnsi="Arial" w:cs="Arial"/>
              <w:sz w:val="24"/>
              <w:szCs w:val="24"/>
            </w:rPr>
            <w:id w:val="-451482928"/>
            <w:placeholder>
              <w:docPart w:val="2F16A871E9D3476F87FC69613B9A9EF1"/>
            </w:placeholder>
            <w:showingPlcHdr/>
          </w:sdtPr>
          <w:sdtEndPr/>
          <w:sdtContent>
            <w:tc>
              <w:tcPr>
                <w:tcW w:w="3521" w:type="pct"/>
              </w:tcPr>
              <w:p w:rsidR="0091681B" w:rsidRPr="007E7E18" w:rsidRDefault="3C149718" w:rsidP="001F636D">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2027244560"/>
            <w:placeholder>
              <w:docPart w:val="A60A81598D5E4575A24AF43A90569DBC"/>
            </w:placeholder>
            <w:showingPlcHdr/>
            <w:date>
              <w:dateFormat w:val="dd/MM/yyyy"/>
              <w:lid w:val="en-GB"/>
              <w:storeMappedDataAs w:val="dateTime"/>
              <w:calendar w:val="gregorian"/>
            </w:date>
          </w:sdtPr>
          <w:sdtEndPr/>
          <w:sdtContent>
            <w:tc>
              <w:tcPr>
                <w:tcW w:w="1479" w:type="pct"/>
              </w:tcPr>
              <w:p w:rsidR="0091681B" w:rsidRPr="007E7E18" w:rsidRDefault="3C149718" w:rsidP="001F636D">
                <w:pPr>
                  <w:rPr>
                    <w:rFonts w:ascii="Arial" w:hAnsi="Arial" w:cs="Arial"/>
                    <w:sz w:val="24"/>
                    <w:szCs w:val="24"/>
                  </w:rPr>
                </w:pPr>
                <w:r w:rsidRPr="76B3890F">
                  <w:rPr>
                    <w:rStyle w:val="PlaceholderText"/>
                    <w:rFonts w:ascii="Arial" w:hAnsi="Arial" w:cs="Arial"/>
                    <w:sz w:val="24"/>
                    <w:szCs w:val="24"/>
                  </w:rPr>
                  <w:t>Click or tap to enter a date.</w:t>
                </w:r>
              </w:p>
            </w:tc>
          </w:sdtContent>
        </w:sdt>
      </w:tr>
      <w:tr w:rsidR="0091681B" w:rsidRPr="007E7E18" w:rsidTr="76B3890F">
        <w:sdt>
          <w:sdtPr>
            <w:rPr>
              <w:rFonts w:ascii="Arial" w:hAnsi="Arial" w:cs="Arial"/>
              <w:sz w:val="24"/>
              <w:szCs w:val="24"/>
            </w:rPr>
            <w:id w:val="-827513540"/>
            <w:placeholder>
              <w:docPart w:val="8BCF20A20B0747B28F0165F682298DD1"/>
            </w:placeholder>
            <w:showingPlcHdr/>
          </w:sdtPr>
          <w:sdtEndPr/>
          <w:sdtContent>
            <w:tc>
              <w:tcPr>
                <w:tcW w:w="3521" w:type="pct"/>
              </w:tcPr>
              <w:p w:rsidR="0091681B" w:rsidRPr="007E7E18" w:rsidRDefault="3C149718" w:rsidP="001F636D">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1417090797"/>
            <w:placeholder>
              <w:docPart w:val="F0B7D886C8044C80838EDE81F47AFFB0"/>
            </w:placeholder>
            <w:showingPlcHdr/>
            <w:date>
              <w:dateFormat w:val="dd/MM/yyyy"/>
              <w:lid w:val="en-GB"/>
              <w:storeMappedDataAs w:val="dateTime"/>
              <w:calendar w:val="gregorian"/>
            </w:date>
          </w:sdtPr>
          <w:sdtEndPr/>
          <w:sdtContent>
            <w:tc>
              <w:tcPr>
                <w:tcW w:w="1479" w:type="pct"/>
              </w:tcPr>
              <w:p w:rsidR="0091681B" w:rsidRPr="007E7E18" w:rsidRDefault="3C149718" w:rsidP="001F636D">
                <w:pPr>
                  <w:rPr>
                    <w:rFonts w:ascii="Arial" w:hAnsi="Arial" w:cs="Arial"/>
                    <w:sz w:val="24"/>
                    <w:szCs w:val="24"/>
                  </w:rPr>
                </w:pPr>
                <w:r w:rsidRPr="76B3890F">
                  <w:rPr>
                    <w:rStyle w:val="PlaceholderText"/>
                    <w:rFonts w:ascii="Arial" w:hAnsi="Arial" w:cs="Arial"/>
                    <w:sz w:val="24"/>
                    <w:szCs w:val="24"/>
                  </w:rPr>
                  <w:t>Click or tap to enter a date.</w:t>
                </w:r>
              </w:p>
            </w:tc>
          </w:sdtContent>
        </w:sdt>
      </w:tr>
      <w:tr w:rsidR="00FA56E3" w:rsidRPr="007E7E18" w:rsidTr="76B3890F">
        <w:sdt>
          <w:sdtPr>
            <w:rPr>
              <w:rFonts w:ascii="Arial" w:hAnsi="Arial" w:cs="Arial"/>
              <w:sz w:val="24"/>
              <w:szCs w:val="24"/>
            </w:rPr>
            <w:id w:val="-32125816"/>
            <w:placeholder>
              <w:docPart w:val="70646419D09B49E9A4D721A2F8DCD69D"/>
            </w:placeholder>
            <w:showingPlcHdr/>
          </w:sdtPr>
          <w:sdtEndPr/>
          <w:sdtContent>
            <w:tc>
              <w:tcPr>
                <w:tcW w:w="3521" w:type="pct"/>
              </w:tcPr>
              <w:p w:rsidR="00FA56E3" w:rsidRPr="007E7E18" w:rsidRDefault="6D73C5BB" w:rsidP="00FA56E3">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1639250511"/>
            <w:placeholder>
              <w:docPart w:val="75E96E4F87BC4B229D6085EC217F91C4"/>
            </w:placeholder>
            <w:showingPlcHdr/>
            <w:date>
              <w:dateFormat w:val="dd/MM/yyyy"/>
              <w:lid w:val="en-GB"/>
              <w:storeMappedDataAs w:val="dateTime"/>
              <w:calendar w:val="gregorian"/>
            </w:date>
          </w:sdtPr>
          <w:sdtEndPr/>
          <w:sdtContent>
            <w:tc>
              <w:tcPr>
                <w:tcW w:w="1479" w:type="pct"/>
              </w:tcPr>
              <w:p w:rsidR="00FA56E3" w:rsidRPr="007E7E18" w:rsidRDefault="6D73C5BB" w:rsidP="00FA56E3">
                <w:pPr>
                  <w:rPr>
                    <w:rFonts w:ascii="Arial" w:hAnsi="Arial" w:cs="Arial"/>
                    <w:sz w:val="24"/>
                    <w:szCs w:val="24"/>
                  </w:rPr>
                </w:pPr>
                <w:r w:rsidRPr="76B3890F">
                  <w:rPr>
                    <w:rStyle w:val="PlaceholderText"/>
                    <w:rFonts w:ascii="Arial" w:hAnsi="Arial" w:cs="Arial"/>
                    <w:sz w:val="24"/>
                    <w:szCs w:val="24"/>
                  </w:rPr>
                  <w:t>Click or tap to enter a date.</w:t>
                </w:r>
              </w:p>
            </w:tc>
          </w:sdtContent>
        </w:sdt>
      </w:tr>
    </w:tbl>
    <w:p w:rsidR="00232571" w:rsidRPr="007E7E18" w:rsidRDefault="00232571">
      <w:pP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1"/>
        <w:gridCol w:w="1993"/>
        <w:gridCol w:w="2692"/>
        <w:gridCol w:w="3303"/>
      </w:tblGrid>
      <w:tr w:rsidR="00FA56E3" w:rsidRPr="007E7E18" w:rsidTr="76B3890F">
        <w:tc>
          <w:tcPr>
            <w:tcW w:w="5000" w:type="pct"/>
            <w:gridSpan w:val="4"/>
            <w:shd w:val="clear" w:color="auto" w:fill="E2EFD9" w:themeFill="accent6" w:themeFillTint="33"/>
          </w:tcPr>
          <w:p w:rsidR="00FA56E3" w:rsidRPr="007E7E18" w:rsidRDefault="1707768E" w:rsidP="76B3890F">
            <w:pPr>
              <w:rPr>
                <w:rFonts w:ascii="Arial" w:hAnsi="Arial" w:cs="Arial"/>
                <w:b/>
                <w:bCs/>
                <w:sz w:val="24"/>
                <w:szCs w:val="24"/>
              </w:rPr>
            </w:pPr>
            <w:r w:rsidRPr="76B3890F">
              <w:rPr>
                <w:rFonts w:ascii="Arial" w:hAnsi="Arial" w:cs="Arial"/>
                <w:b/>
                <w:bCs/>
                <w:sz w:val="24"/>
                <w:szCs w:val="24"/>
              </w:rPr>
              <w:t>Family Member’s Details:</w:t>
            </w:r>
          </w:p>
        </w:tc>
      </w:tr>
      <w:tr w:rsidR="00260712" w:rsidRPr="007E7E18" w:rsidTr="76B3890F">
        <w:tc>
          <w:tcPr>
            <w:tcW w:w="1181" w:type="pct"/>
            <w:shd w:val="clear" w:color="auto" w:fill="E2EFD9" w:themeFill="accent6" w:themeFillTint="33"/>
          </w:tcPr>
          <w:p w:rsidR="00260712" w:rsidRPr="007E7E18" w:rsidRDefault="5EF454EB" w:rsidP="00FA56E3">
            <w:pPr>
              <w:rPr>
                <w:rFonts w:ascii="Arial" w:hAnsi="Arial" w:cs="Arial"/>
                <w:sz w:val="24"/>
                <w:szCs w:val="24"/>
              </w:rPr>
            </w:pPr>
            <w:r w:rsidRPr="76B3890F">
              <w:rPr>
                <w:rFonts w:ascii="Arial" w:hAnsi="Arial" w:cs="Arial"/>
                <w:sz w:val="24"/>
                <w:szCs w:val="24"/>
              </w:rPr>
              <w:t>Name:</w:t>
            </w:r>
          </w:p>
        </w:tc>
        <w:tc>
          <w:tcPr>
            <w:tcW w:w="953" w:type="pct"/>
            <w:shd w:val="clear" w:color="auto" w:fill="E2EFD9" w:themeFill="accent6" w:themeFillTint="33"/>
          </w:tcPr>
          <w:p w:rsidR="00260712" w:rsidRPr="007E7E18" w:rsidRDefault="5EF454EB" w:rsidP="00FA56E3">
            <w:pPr>
              <w:rPr>
                <w:rFonts w:ascii="Arial" w:hAnsi="Arial" w:cs="Arial"/>
                <w:sz w:val="24"/>
                <w:szCs w:val="24"/>
              </w:rPr>
            </w:pPr>
            <w:r w:rsidRPr="76B3890F">
              <w:rPr>
                <w:rFonts w:ascii="Arial" w:hAnsi="Arial" w:cs="Arial"/>
                <w:sz w:val="24"/>
                <w:szCs w:val="24"/>
              </w:rPr>
              <w:t>Relationship:</w:t>
            </w:r>
          </w:p>
        </w:tc>
        <w:tc>
          <w:tcPr>
            <w:tcW w:w="1287" w:type="pct"/>
            <w:shd w:val="clear" w:color="auto" w:fill="E2EFD9" w:themeFill="accent6" w:themeFillTint="33"/>
          </w:tcPr>
          <w:p w:rsidR="00260712" w:rsidRPr="007E7E18" w:rsidRDefault="5EF454EB" w:rsidP="00FA56E3">
            <w:pPr>
              <w:rPr>
                <w:rFonts w:ascii="Arial" w:hAnsi="Arial" w:cs="Arial"/>
                <w:sz w:val="24"/>
                <w:szCs w:val="24"/>
              </w:rPr>
            </w:pPr>
            <w:r w:rsidRPr="76B3890F">
              <w:rPr>
                <w:rFonts w:ascii="Arial" w:hAnsi="Arial" w:cs="Arial"/>
                <w:sz w:val="24"/>
                <w:szCs w:val="24"/>
              </w:rPr>
              <w:t>D.O.B:</w:t>
            </w:r>
          </w:p>
        </w:tc>
        <w:tc>
          <w:tcPr>
            <w:tcW w:w="1579" w:type="pct"/>
            <w:shd w:val="clear" w:color="auto" w:fill="E2EFD9" w:themeFill="accent6" w:themeFillTint="33"/>
          </w:tcPr>
          <w:p w:rsidR="00260712" w:rsidRPr="007E7E18" w:rsidRDefault="5EF454EB" w:rsidP="00FA56E3">
            <w:pPr>
              <w:rPr>
                <w:rFonts w:ascii="Arial" w:hAnsi="Arial" w:cs="Arial"/>
                <w:sz w:val="24"/>
                <w:szCs w:val="24"/>
              </w:rPr>
            </w:pPr>
            <w:r w:rsidRPr="76B3890F">
              <w:rPr>
                <w:rFonts w:ascii="Arial" w:hAnsi="Arial" w:cs="Arial"/>
                <w:sz w:val="24"/>
                <w:szCs w:val="24"/>
              </w:rPr>
              <w:t>Household Member?</w:t>
            </w:r>
          </w:p>
        </w:tc>
      </w:tr>
      <w:tr w:rsidR="007E7E18" w:rsidRPr="007E7E18" w:rsidTr="76B3890F">
        <w:sdt>
          <w:sdtPr>
            <w:rPr>
              <w:rFonts w:ascii="Arial" w:hAnsi="Arial" w:cs="Arial"/>
              <w:sz w:val="24"/>
              <w:szCs w:val="24"/>
            </w:rPr>
            <w:id w:val="-1102951991"/>
            <w:placeholder>
              <w:docPart w:val="52CF950F7FC74921A2FC27188EDE0F97"/>
            </w:placeholder>
            <w:showingPlcHdr/>
          </w:sdtPr>
          <w:sdtEndPr/>
          <w:sdtContent>
            <w:tc>
              <w:tcPr>
                <w:tcW w:w="1181" w:type="pct"/>
              </w:tcPr>
              <w:p w:rsidR="007E7E18" w:rsidRPr="007E7E18" w:rsidRDefault="0AE43D4D" w:rsidP="007E7E18">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1136099434"/>
            <w:placeholder>
              <w:docPart w:val="6CA4C37985D6452392971E95580B445D"/>
            </w:placeholder>
            <w:showingPlcHdr/>
          </w:sdtPr>
          <w:sdtEndPr/>
          <w:sdtContent>
            <w:tc>
              <w:tcPr>
                <w:tcW w:w="953" w:type="pct"/>
              </w:tcPr>
              <w:p w:rsidR="007E7E18" w:rsidRPr="007E7E18" w:rsidRDefault="0AE43D4D" w:rsidP="007E7E18">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961185609"/>
            <w:placeholder>
              <w:docPart w:val="A33583D6DA6A4331BEEBDC9BB6830D82"/>
            </w:placeholder>
            <w:showingPlcHdr/>
            <w:date>
              <w:dateFormat w:val="dd/MM/yyyy"/>
              <w:lid w:val="en-GB"/>
              <w:storeMappedDataAs w:val="dateTime"/>
              <w:calendar w:val="gregorian"/>
            </w:date>
          </w:sdtPr>
          <w:sdtEndPr/>
          <w:sdtContent>
            <w:tc>
              <w:tcPr>
                <w:tcW w:w="1287" w:type="pct"/>
              </w:tcPr>
              <w:p w:rsidR="007E7E18" w:rsidRPr="007E7E18" w:rsidRDefault="0AE43D4D" w:rsidP="007E7E18">
                <w:pPr>
                  <w:rPr>
                    <w:rFonts w:ascii="Arial" w:hAnsi="Arial" w:cs="Arial"/>
                    <w:sz w:val="24"/>
                    <w:szCs w:val="24"/>
                  </w:rPr>
                </w:pPr>
                <w:r w:rsidRPr="76B3890F">
                  <w:rPr>
                    <w:rStyle w:val="PlaceholderText"/>
                    <w:rFonts w:ascii="Arial" w:hAnsi="Arial" w:cs="Arial"/>
                    <w:sz w:val="24"/>
                    <w:szCs w:val="24"/>
                  </w:rPr>
                  <w:t>Click or tap to enter a date.</w:t>
                </w:r>
              </w:p>
            </w:tc>
          </w:sdtContent>
        </w:sdt>
        <w:sdt>
          <w:sdtPr>
            <w:rPr>
              <w:rFonts w:ascii="Arial" w:hAnsi="Arial" w:cs="Arial"/>
              <w:sz w:val="24"/>
              <w:szCs w:val="24"/>
            </w:rPr>
            <w:id w:val="-254589020"/>
            <w:placeholder>
              <w:docPart w:val="DefaultPlaceholder_-1854013438"/>
            </w:placeholder>
            <w:showingPlcHdr/>
            <w:dropDownList>
              <w:listItem w:value="Choose an item."/>
              <w:listItem w:displayText="Yes - Lives in same household" w:value="Yes - Lives in same household"/>
              <w:listItem w:displayText="No - Lives in different household" w:value="No - Lives in different household"/>
            </w:dropDownList>
          </w:sdtPr>
          <w:sdtEndPr/>
          <w:sdtContent>
            <w:tc>
              <w:tcPr>
                <w:tcW w:w="1579" w:type="pct"/>
                <w:shd w:val="clear" w:color="auto" w:fill="auto"/>
              </w:tcPr>
              <w:p w:rsidR="007E7E18" w:rsidRPr="007E7E18" w:rsidRDefault="0AE43D4D" w:rsidP="007E7E18">
                <w:pPr>
                  <w:rPr>
                    <w:rFonts w:ascii="Arial" w:hAnsi="Arial" w:cs="Arial"/>
                    <w:sz w:val="24"/>
                    <w:szCs w:val="24"/>
                  </w:rPr>
                </w:pPr>
                <w:r w:rsidRPr="76B3890F">
                  <w:rPr>
                    <w:rStyle w:val="PlaceholderText"/>
                    <w:rFonts w:ascii="Arial" w:hAnsi="Arial" w:cs="Arial"/>
                    <w:sz w:val="24"/>
                    <w:szCs w:val="24"/>
                  </w:rPr>
                  <w:t>Choose an item.</w:t>
                </w:r>
              </w:p>
            </w:tc>
          </w:sdtContent>
        </w:sdt>
      </w:tr>
      <w:tr w:rsidR="007E7E18" w:rsidRPr="007E7E18" w:rsidTr="76B3890F">
        <w:sdt>
          <w:sdtPr>
            <w:rPr>
              <w:rFonts w:ascii="Arial" w:hAnsi="Arial" w:cs="Arial"/>
              <w:sz w:val="24"/>
              <w:szCs w:val="24"/>
            </w:rPr>
            <w:id w:val="1868637428"/>
            <w:placeholder>
              <w:docPart w:val="7F4FB9D956554048A58DF9D9E0EE2232"/>
            </w:placeholder>
            <w:showingPlcHdr/>
          </w:sdtPr>
          <w:sdtEndPr/>
          <w:sdtContent>
            <w:tc>
              <w:tcPr>
                <w:tcW w:w="1181" w:type="pct"/>
              </w:tcPr>
              <w:p w:rsidR="007E7E18" w:rsidRPr="007E7E18" w:rsidRDefault="0AE43D4D" w:rsidP="007E7E18">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1049651185"/>
            <w:placeholder>
              <w:docPart w:val="E93A4190A0634563B56438C2EEA4EDFC"/>
            </w:placeholder>
            <w:showingPlcHdr/>
          </w:sdtPr>
          <w:sdtEndPr/>
          <w:sdtContent>
            <w:tc>
              <w:tcPr>
                <w:tcW w:w="953" w:type="pct"/>
              </w:tcPr>
              <w:p w:rsidR="007E7E18" w:rsidRPr="007E7E18" w:rsidRDefault="0AE43D4D" w:rsidP="007E7E18">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936026075"/>
            <w:placeholder>
              <w:docPart w:val="ACFF1C66FB3B4CF98E6797434704DE94"/>
            </w:placeholder>
            <w:showingPlcHdr/>
            <w:date>
              <w:dateFormat w:val="dd/MM/yyyy"/>
              <w:lid w:val="en-GB"/>
              <w:storeMappedDataAs w:val="dateTime"/>
              <w:calendar w:val="gregorian"/>
            </w:date>
          </w:sdtPr>
          <w:sdtEndPr/>
          <w:sdtContent>
            <w:tc>
              <w:tcPr>
                <w:tcW w:w="1287" w:type="pct"/>
              </w:tcPr>
              <w:p w:rsidR="007E7E18" w:rsidRPr="007E7E18" w:rsidRDefault="0AE43D4D" w:rsidP="007E7E18">
                <w:pPr>
                  <w:rPr>
                    <w:rFonts w:ascii="Arial" w:hAnsi="Arial" w:cs="Arial"/>
                    <w:sz w:val="24"/>
                    <w:szCs w:val="24"/>
                  </w:rPr>
                </w:pPr>
                <w:r w:rsidRPr="76B3890F">
                  <w:rPr>
                    <w:rStyle w:val="PlaceholderText"/>
                    <w:rFonts w:ascii="Arial" w:hAnsi="Arial" w:cs="Arial"/>
                    <w:sz w:val="24"/>
                    <w:szCs w:val="24"/>
                  </w:rPr>
                  <w:t>Click or tap to enter a date.</w:t>
                </w:r>
              </w:p>
            </w:tc>
          </w:sdtContent>
        </w:sdt>
        <w:sdt>
          <w:sdtPr>
            <w:rPr>
              <w:rFonts w:ascii="Arial" w:hAnsi="Arial" w:cs="Arial"/>
              <w:sz w:val="24"/>
              <w:szCs w:val="24"/>
            </w:rPr>
            <w:id w:val="1995453538"/>
            <w:placeholder>
              <w:docPart w:val="807B4C2E21934784A39D4C5EF6906CF2"/>
            </w:placeholder>
            <w:showingPlcHdr/>
            <w:dropDownList>
              <w:listItem w:value="Choose an item."/>
              <w:listItem w:displayText="Yes - Lives in same household" w:value="Yes - Lives in same household"/>
              <w:listItem w:displayText="No - Lives in different household" w:value="No - Lives in different household"/>
            </w:dropDownList>
          </w:sdtPr>
          <w:sdtEndPr/>
          <w:sdtContent>
            <w:tc>
              <w:tcPr>
                <w:tcW w:w="1579" w:type="pct"/>
                <w:shd w:val="clear" w:color="auto" w:fill="auto"/>
              </w:tcPr>
              <w:p w:rsidR="007E7E18" w:rsidRPr="007E7E18" w:rsidRDefault="0AE43D4D" w:rsidP="007E7E18">
                <w:pPr>
                  <w:rPr>
                    <w:rFonts w:ascii="Arial" w:hAnsi="Arial" w:cs="Arial"/>
                    <w:sz w:val="24"/>
                    <w:szCs w:val="24"/>
                  </w:rPr>
                </w:pPr>
                <w:r w:rsidRPr="76B3890F">
                  <w:rPr>
                    <w:rStyle w:val="PlaceholderText"/>
                    <w:rFonts w:ascii="Arial" w:hAnsi="Arial" w:cs="Arial"/>
                    <w:sz w:val="24"/>
                    <w:szCs w:val="24"/>
                  </w:rPr>
                  <w:t>Choose an item.</w:t>
                </w:r>
              </w:p>
            </w:tc>
          </w:sdtContent>
        </w:sdt>
      </w:tr>
      <w:tr w:rsidR="00BD2330" w:rsidRPr="007E7E18" w:rsidTr="76B3890F">
        <w:sdt>
          <w:sdtPr>
            <w:rPr>
              <w:rFonts w:ascii="Arial" w:hAnsi="Arial" w:cs="Arial"/>
              <w:sz w:val="24"/>
              <w:szCs w:val="24"/>
            </w:rPr>
            <w:id w:val="-220519613"/>
            <w:placeholder>
              <w:docPart w:val="4F44F68517EB479D8DFD57982CBF3FDA"/>
            </w:placeholder>
            <w:showingPlcHdr/>
          </w:sdtPr>
          <w:sdtEndPr/>
          <w:sdtContent>
            <w:tc>
              <w:tcPr>
                <w:tcW w:w="1181" w:type="pct"/>
              </w:tcPr>
              <w:p w:rsidR="00BD2330" w:rsidRPr="007E7E18" w:rsidRDefault="3B296336" w:rsidP="001F636D">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279922045"/>
            <w:placeholder>
              <w:docPart w:val="C5A506DBFCA945B3B1A47F8BB30F72AD"/>
            </w:placeholder>
            <w:showingPlcHdr/>
          </w:sdtPr>
          <w:sdtEndPr/>
          <w:sdtContent>
            <w:tc>
              <w:tcPr>
                <w:tcW w:w="953" w:type="pct"/>
              </w:tcPr>
              <w:p w:rsidR="00BD2330" w:rsidRPr="007E7E18" w:rsidRDefault="3B296336" w:rsidP="001F636D">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417056492"/>
            <w:placeholder>
              <w:docPart w:val="839A1775A12341A28863E2F3D839FAD4"/>
            </w:placeholder>
            <w:showingPlcHdr/>
            <w:date>
              <w:dateFormat w:val="dd/MM/yyyy"/>
              <w:lid w:val="en-GB"/>
              <w:storeMappedDataAs w:val="dateTime"/>
              <w:calendar w:val="gregorian"/>
            </w:date>
          </w:sdtPr>
          <w:sdtEndPr/>
          <w:sdtContent>
            <w:tc>
              <w:tcPr>
                <w:tcW w:w="1287" w:type="pct"/>
              </w:tcPr>
              <w:p w:rsidR="00BD2330" w:rsidRPr="007E7E18" w:rsidRDefault="3B296336" w:rsidP="001F636D">
                <w:pPr>
                  <w:rPr>
                    <w:rFonts w:ascii="Arial" w:hAnsi="Arial" w:cs="Arial"/>
                    <w:sz w:val="24"/>
                    <w:szCs w:val="24"/>
                  </w:rPr>
                </w:pPr>
                <w:r w:rsidRPr="76B3890F">
                  <w:rPr>
                    <w:rStyle w:val="PlaceholderText"/>
                    <w:rFonts w:ascii="Arial" w:hAnsi="Arial" w:cs="Arial"/>
                    <w:sz w:val="24"/>
                    <w:szCs w:val="24"/>
                  </w:rPr>
                  <w:t>Click or tap to enter a date.</w:t>
                </w:r>
              </w:p>
            </w:tc>
          </w:sdtContent>
        </w:sdt>
        <w:sdt>
          <w:sdtPr>
            <w:rPr>
              <w:rFonts w:ascii="Arial" w:hAnsi="Arial" w:cs="Arial"/>
              <w:sz w:val="24"/>
              <w:szCs w:val="24"/>
            </w:rPr>
            <w:id w:val="-1018999449"/>
            <w:placeholder>
              <w:docPart w:val="DEE5FA4041CE4D09B1F2155D369D1CB6"/>
            </w:placeholder>
            <w:showingPlcHdr/>
            <w:dropDownList>
              <w:listItem w:value="Choose an item."/>
              <w:listItem w:displayText="Yes - Lives in same household" w:value="Yes - Lives in same household"/>
              <w:listItem w:displayText="No - Lives in different household" w:value="No - Lives in different household"/>
            </w:dropDownList>
          </w:sdtPr>
          <w:sdtEndPr/>
          <w:sdtContent>
            <w:tc>
              <w:tcPr>
                <w:tcW w:w="1579" w:type="pct"/>
                <w:shd w:val="clear" w:color="auto" w:fill="auto"/>
              </w:tcPr>
              <w:p w:rsidR="00BD2330" w:rsidRPr="007E7E18" w:rsidRDefault="3B296336" w:rsidP="001F636D">
                <w:pPr>
                  <w:rPr>
                    <w:rFonts w:ascii="Arial" w:hAnsi="Arial" w:cs="Arial"/>
                    <w:sz w:val="24"/>
                    <w:szCs w:val="24"/>
                  </w:rPr>
                </w:pPr>
                <w:r w:rsidRPr="76B3890F">
                  <w:rPr>
                    <w:rStyle w:val="PlaceholderText"/>
                    <w:rFonts w:ascii="Arial" w:hAnsi="Arial" w:cs="Arial"/>
                    <w:sz w:val="24"/>
                    <w:szCs w:val="24"/>
                  </w:rPr>
                  <w:t>Choose an item.</w:t>
                </w:r>
              </w:p>
            </w:tc>
          </w:sdtContent>
        </w:sdt>
      </w:tr>
      <w:tr w:rsidR="00BD2330" w:rsidRPr="007E7E18" w:rsidTr="76B3890F">
        <w:sdt>
          <w:sdtPr>
            <w:rPr>
              <w:rFonts w:ascii="Arial" w:hAnsi="Arial" w:cs="Arial"/>
              <w:sz w:val="24"/>
              <w:szCs w:val="24"/>
            </w:rPr>
            <w:id w:val="2004847774"/>
            <w:placeholder>
              <w:docPart w:val="DEA82CEFECAE435082C5A0B68A348D72"/>
            </w:placeholder>
            <w:showingPlcHdr/>
          </w:sdtPr>
          <w:sdtEndPr/>
          <w:sdtContent>
            <w:tc>
              <w:tcPr>
                <w:tcW w:w="1181" w:type="pct"/>
              </w:tcPr>
              <w:p w:rsidR="00BD2330" w:rsidRPr="007E7E18" w:rsidRDefault="3B296336" w:rsidP="001F636D">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542897485"/>
            <w:placeholder>
              <w:docPart w:val="D485E210237A4FADB05ABF1BDD8D7373"/>
            </w:placeholder>
            <w:showingPlcHdr/>
          </w:sdtPr>
          <w:sdtEndPr/>
          <w:sdtContent>
            <w:tc>
              <w:tcPr>
                <w:tcW w:w="953" w:type="pct"/>
              </w:tcPr>
              <w:p w:rsidR="00BD2330" w:rsidRPr="007E7E18" w:rsidRDefault="3B296336" w:rsidP="001F636D">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976063231"/>
            <w:placeholder>
              <w:docPart w:val="58BCA69C0044407BB35414022132D030"/>
            </w:placeholder>
            <w:showingPlcHdr/>
            <w:date>
              <w:dateFormat w:val="dd/MM/yyyy"/>
              <w:lid w:val="en-GB"/>
              <w:storeMappedDataAs w:val="dateTime"/>
              <w:calendar w:val="gregorian"/>
            </w:date>
          </w:sdtPr>
          <w:sdtEndPr/>
          <w:sdtContent>
            <w:tc>
              <w:tcPr>
                <w:tcW w:w="1287" w:type="pct"/>
              </w:tcPr>
              <w:p w:rsidR="00BD2330" w:rsidRPr="007E7E18" w:rsidRDefault="3B296336" w:rsidP="001F636D">
                <w:pPr>
                  <w:rPr>
                    <w:rFonts w:ascii="Arial" w:hAnsi="Arial" w:cs="Arial"/>
                    <w:sz w:val="24"/>
                    <w:szCs w:val="24"/>
                  </w:rPr>
                </w:pPr>
                <w:r w:rsidRPr="76B3890F">
                  <w:rPr>
                    <w:rStyle w:val="PlaceholderText"/>
                    <w:rFonts w:ascii="Arial" w:hAnsi="Arial" w:cs="Arial"/>
                    <w:sz w:val="24"/>
                    <w:szCs w:val="24"/>
                  </w:rPr>
                  <w:t>Click or tap to enter a date.</w:t>
                </w:r>
              </w:p>
            </w:tc>
          </w:sdtContent>
        </w:sdt>
        <w:sdt>
          <w:sdtPr>
            <w:rPr>
              <w:rFonts w:ascii="Arial" w:hAnsi="Arial" w:cs="Arial"/>
              <w:sz w:val="24"/>
              <w:szCs w:val="24"/>
            </w:rPr>
            <w:id w:val="120576046"/>
            <w:placeholder>
              <w:docPart w:val="019973816E604596BA317C96C044D6D6"/>
            </w:placeholder>
            <w:showingPlcHdr/>
            <w:dropDownList>
              <w:listItem w:value="Choose an item."/>
              <w:listItem w:displayText="Yes - Lives in same household" w:value="Yes - Lives in same household"/>
              <w:listItem w:displayText="No - Lives in different household" w:value="No - Lives in different household"/>
            </w:dropDownList>
          </w:sdtPr>
          <w:sdtEndPr/>
          <w:sdtContent>
            <w:tc>
              <w:tcPr>
                <w:tcW w:w="1579" w:type="pct"/>
                <w:shd w:val="clear" w:color="auto" w:fill="auto"/>
              </w:tcPr>
              <w:p w:rsidR="00BD2330" w:rsidRPr="007E7E18" w:rsidRDefault="3B296336" w:rsidP="001F636D">
                <w:pPr>
                  <w:rPr>
                    <w:rFonts w:ascii="Arial" w:hAnsi="Arial" w:cs="Arial"/>
                    <w:sz w:val="24"/>
                    <w:szCs w:val="24"/>
                  </w:rPr>
                </w:pPr>
                <w:r w:rsidRPr="76B3890F">
                  <w:rPr>
                    <w:rStyle w:val="PlaceholderText"/>
                    <w:rFonts w:ascii="Arial" w:hAnsi="Arial" w:cs="Arial"/>
                    <w:sz w:val="24"/>
                    <w:szCs w:val="24"/>
                  </w:rPr>
                  <w:t>Choose an item.</w:t>
                </w:r>
              </w:p>
            </w:tc>
          </w:sdtContent>
        </w:sdt>
      </w:tr>
      <w:tr w:rsidR="00BD2330" w:rsidRPr="007E7E18" w:rsidTr="76B3890F">
        <w:sdt>
          <w:sdtPr>
            <w:rPr>
              <w:rFonts w:ascii="Arial" w:hAnsi="Arial" w:cs="Arial"/>
              <w:sz w:val="24"/>
              <w:szCs w:val="24"/>
            </w:rPr>
            <w:id w:val="-1552530890"/>
            <w:placeholder>
              <w:docPart w:val="981AE3CA3F5B4B0FB0C5786586115DA5"/>
            </w:placeholder>
            <w:showingPlcHdr/>
          </w:sdtPr>
          <w:sdtEndPr/>
          <w:sdtContent>
            <w:tc>
              <w:tcPr>
                <w:tcW w:w="1181" w:type="pct"/>
              </w:tcPr>
              <w:p w:rsidR="00BD2330" w:rsidRPr="007E7E18" w:rsidRDefault="3B296336" w:rsidP="001F636D">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1419447657"/>
            <w:placeholder>
              <w:docPart w:val="64EFE5C1C76E4540A2F76788EBE07045"/>
            </w:placeholder>
            <w:showingPlcHdr/>
          </w:sdtPr>
          <w:sdtEndPr/>
          <w:sdtContent>
            <w:tc>
              <w:tcPr>
                <w:tcW w:w="953" w:type="pct"/>
              </w:tcPr>
              <w:p w:rsidR="00BD2330" w:rsidRPr="007E7E18" w:rsidRDefault="3B296336" w:rsidP="001F636D">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912006809"/>
            <w:placeholder>
              <w:docPart w:val="DD362CE23F1C4FF581F4542145943CA9"/>
            </w:placeholder>
            <w:showingPlcHdr/>
            <w:date>
              <w:dateFormat w:val="dd/MM/yyyy"/>
              <w:lid w:val="en-GB"/>
              <w:storeMappedDataAs w:val="dateTime"/>
              <w:calendar w:val="gregorian"/>
            </w:date>
          </w:sdtPr>
          <w:sdtEndPr/>
          <w:sdtContent>
            <w:tc>
              <w:tcPr>
                <w:tcW w:w="1287" w:type="pct"/>
              </w:tcPr>
              <w:p w:rsidR="00BD2330" w:rsidRPr="007E7E18" w:rsidRDefault="3B296336" w:rsidP="001F636D">
                <w:pPr>
                  <w:rPr>
                    <w:rFonts w:ascii="Arial" w:hAnsi="Arial" w:cs="Arial"/>
                    <w:sz w:val="24"/>
                    <w:szCs w:val="24"/>
                  </w:rPr>
                </w:pPr>
                <w:r w:rsidRPr="76B3890F">
                  <w:rPr>
                    <w:rStyle w:val="PlaceholderText"/>
                    <w:rFonts w:ascii="Arial" w:hAnsi="Arial" w:cs="Arial"/>
                    <w:sz w:val="24"/>
                    <w:szCs w:val="24"/>
                  </w:rPr>
                  <w:t>Click or tap to enter a date.</w:t>
                </w:r>
              </w:p>
            </w:tc>
          </w:sdtContent>
        </w:sdt>
        <w:sdt>
          <w:sdtPr>
            <w:rPr>
              <w:rFonts w:ascii="Arial" w:hAnsi="Arial" w:cs="Arial"/>
              <w:sz w:val="24"/>
              <w:szCs w:val="24"/>
            </w:rPr>
            <w:id w:val="-1571414067"/>
            <w:placeholder>
              <w:docPart w:val="2B7F025803FF454DB9780F450DB384AA"/>
            </w:placeholder>
            <w:showingPlcHdr/>
            <w:dropDownList>
              <w:listItem w:value="Choose an item."/>
              <w:listItem w:displayText="Yes - Lives in same household" w:value="Yes - Lives in same household"/>
              <w:listItem w:displayText="No - Lives in different household" w:value="No - Lives in different household"/>
            </w:dropDownList>
          </w:sdtPr>
          <w:sdtEndPr/>
          <w:sdtContent>
            <w:tc>
              <w:tcPr>
                <w:tcW w:w="1579" w:type="pct"/>
                <w:shd w:val="clear" w:color="auto" w:fill="auto"/>
              </w:tcPr>
              <w:p w:rsidR="00BD2330" w:rsidRPr="007E7E18" w:rsidRDefault="3B296336" w:rsidP="001F636D">
                <w:pPr>
                  <w:rPr>
                    <w:rFonts w:ascii="Arial" w:hAnsi="Arial" w:cs="Arial"/>
                    <w:sz w:val="24"/>
                    <w:szCs w:val="24"/>
                  </w:rPr>
                </w:pPr>
                <w:r w:rsidRPr="76B3890F">
                  <w:rPr>
                    <w:rStyle w:val="PlaceholderText"/>
                    <w:rFonts w:ascii="Arial" w:hAnsi="Arial" w:cs="Arial"/>
                    <w:sz w:val="24"/>
                    <w:szCs w:val="24"/>
                  </w:rPr>
                  <w:t>Choose an item.</w:t>
                </w:r>
              </w:p>
            </w:tc>
          </w:sdtContent>
        </w:sdt>
      </w:tr>
      <w:tr w:rsidR="00BD2330" w:rsidRPr="007E7E18" w:rsidTr="76B3890F">
        <w:sdt>
          <w:sdtPr>
            <w:rPr>
              <w:rFonts w:ascii="Arial" w:hAnsi="Arial" w:cs="Arial"/>
              <w:sz w:val="24"/>
              <w:szCs w:val="24"/>
            </w:rPr>
            <w:id w:val="929778931"/>
            <w:placeholder>
              <w:docPart w:val="7D4AF6981DA74CCF93B81CE144CEDEC3"/>
            </w:placeholder>
            <w:showingPlcHdr/>
          </w:sdtPr>
          <w:sdtEndPr/>
          <w:sdtContent>
            <w:tc>
              <w:tcPr>
                <w:tcW w:w="1181" w:type="pct"/>
              </w:tcPr>
              <w:p w:rsidR="00BD2330" w:rsidRPr="007E7E18" w:rsidRDefault="3B296336" w:rsidP="001F636D">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1841268287"/>
            <w:placeholder>
              <w:docPart w:val="990CD032C63C4B7D8E7022415D343E24"/>
            </w:placeholder>
            <w:showingPlcHdr/>
          </w:sdtPr>
          <w:sdtEndPr/>
          <w:sdtContent>
            <w:tc>
              <w:tcPr>
                <w:tcW w:w="953" w:type="pct"/>
              </w:tcPr>
              <w:p w:rsidR="00BD2330" w:rsidRPr="007E7E18" w:rsidRDefault="3B296336" w:rsidP="001F636D">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1926535689"/>
            <w:placeholder>
              <w:docPart w:val="DC9CD3A26B06499682510C489C0BD80E"/>
            </w:placeholder>
            <w:showingPlcHdr/>
            <w:date>
              <w:dateFormat w:val="dd/MM/yyyy"/>
              <w:lid w:val="en-GB"/>
              <w:storeMappedDataAs w:val="dateTime"/>
              <w:calendar w:val="gregorian"/>
            </w:date>
          </w:sdtPr>
          <w:sdtEndPr/>
          <w:sdtContent>
            <w:tc>
              <w:tcPr>
                <w:tcW w:w="1287" w:type="pct"/>
              </w:tcPr>
              <w:p w:rsidR="00BD2330" w:rsidRPr="007E7E18" w:rsidRDefault="3B296336" w:rsidP="001F636D">
                <w:pPr>
                  <w:rPr>
                    <w:rFonts w:ascii="Arial" w:hAnsi="Arial" w:cs="Arial"/>
                    <w:sz w:val="24"/>
                    <w:szCs w:val="24"/>
                  </w:rPr>
                </w:pPr>
                <w:r w:rsidRPr="76B3890F">
                  <w:rPr>
                    <w:rStyle w:val="PlaceholderText"/>
                    <w:rFonts w:ascii="Arial" w:hAnsi="Arial" w:cs="Arial"/>
                    <w:sz w:val="24"/>
                    <w:szCs w:val="24"/>
                  </w:rPr>
                  <w:t>Click or tap to enter a date.</w:t>
                </w:r>
              </w:p>
            </w:tc>
          </w:sdtContent>
        </w:sdt>
        <w:sdt>
          <w:sdtPr>
            <w:rPr>
              <w:rFonts w:ascii="Arial" w:hAnsi="Arial" w:cs="Arial"/>
              <w:sz w:val="24"/>
              <w:szCs w:val="24"/>
            </w:rPr>
            <w:id w:val="-1341539456"/>
            <w:placeholder>
              <w:docPart w:val="C9C7B73BF29E466FBA6AE958F974FC01"/>
            </w:placeholder>
            <w:showingPlcHdr/>
            <w:dropDownList>
              <w:listItem w:value="Choose an item."/>
              <w:listItem w:displayText="Yes - Lives in same household" w:value="Yes - Lives in same household"/>
              <w:listItem w:displayText="No - Lives in different household" w:value="No - Lives in different household"/>
            </w:dropDownList>
          </w:sdtPr>
          <w:sdtEndPr/>
          <w:sdtContent>
            <w:tc>
              <w:tcPr>
                <w:tcW w:w="1579" w:type="pct"/>
                <w:shd w:val="clear" w:color="auto" w:fill="auto"/>
              </w:tcPr>
              <w:p w:rsidR="00BD2330" w:rsidRPr="007E7E18" w:rsidRDefault="3B296336" w:rsidP="001F636D">
                <w:pPr>
                  <w:rPr>
                    <w:rFonts w:ascii="Arial" w:hAnsi="Arial" w:cs="Arial"/>
                    <w:sz w:val="24"/>
                    <w:szCs w:val="24"/>
                  </w:rPr>
                </w:pPr>
                <w:r w:rsidRPr="76B3890F">
                  <w:rPr>
                    <w:rStyle w:val="PlaceholderText"/>
                    <w:rFonts w:ascii="Arial" w:hAnsi="Arial" w:cs="Arial"/>
                    <w:sz w:val="24"/>
                    <w:szCs w:val="24"/>
                  </w:rPr>
                  <w:t>Choose an item.</w:t>
                </w:r>
              </w:p>
            </w:tc>
          </w:sdtContent>
        </w:sdt>
      </w:tr>
      <w:tr w:rsidR="008B3514" w:rsidRPr="007E7E18" w:rsidTr="76B3890F">
        <w:sdt>
          <w:sdtPr>
            <w:rPr>
              <w:rFonts w:ascii="Arial" w:hAnsi="Arial" w:cs="Arial"/>
              <w:sz w:val="24"/>
              <w:szCs w:val="24"/>
            </w:rPr>
            <w:id w:val="479892899"/>
            <w:placeholder>
              <w:docPart w:val="6FE2322CFF3344BAB4B51B1600D7C6D1"/>
            </w:placeholder>
            <w:showingPlcHdr/>
          </w:sdtPr>
          <w:sdtEndPr/>
          <w:sdtContent>
            <w:tc>
              <w:tcPr>
                <w:tcW w:w="1181" w:type="pct"/>
              </w:tcPr>
              <w:p w:rsidR="008B3514" w:rsidRPr="007E7E18" w:rsidRDefault="7C6217FC" w:rsidP="001F636D">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85840141"/>
            <w:placeholder>
              <w:docPart w:val="DB1E71E7A14D46359C6868771BBB6506"/>
            </w:placeholder>
            <w:showingPlcHdr/>
          </w:sdtPr>
          <w:sdtEndPr/>
          <w:sdtContent>
            <w:tc>
              <w:tcPr>
                <w:tcW w:w="953" w:type="pct"/>
              </w:tcPr>
              <w:p w:rsidR="008B3514" w:rsidRPr="007E7E18" w:rsidRDefault="7C6217FC" w:rsidP="001F636D">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2108309278"/>
            <w:placeholder>
              <w:docPart w:val="C24EBF8788B8429F94A5F23DB2A43D82"/>
            </w:placeholder>
            <w:showingPlcHdr/>
            <w:date>
              <w:dateFormat w:val="dd/MM/yyyy"/>
              <w:lid w:val="en-GB"/>
              <w:storeMappedDataAs w:val="dateTime"/>
              <w:calendar w:val="gregorian"/>
            </w:date>
          </w:sdtPr>
          <w:sdtEndPr/>
          <w:sdtContent>
            <w:tc>
              <w:tcPr>
                <w:tcW w:w="1287" w:type="pct"/>
              </w:tcPr>
              <w:p w:rsidR="008B3514" w:rsidRPr="007E7E18" w:rsidRDefault="7C6217FC" w:rsidP="001F636D">
                <w:pPr>
                  <w:rPr>
                    <w:rFonts w:ascii="Arial" w:hAnsi="Arial" w:cs="Arial"/>
                    <w:sz w:val="24"/>
                    <w:szCs w:val="24"/>
                  </w:rPr>
                </w:pPr>
                <w:r w:rsidRPr="76B3890F">
                  <w:rPr>
                    <w:rStyle w:val="PlaceholderText"/>
                    <w:rFonts w:ascii="Arial" w:hAnsi="Arial" w:cs="Arial"/>
                    <w:sz w:val="24"/>
                    <w:szCs w:val="24"/>
                  </w:rPr>
                  <w:t>Click or tap to enter a date.</w:t>
                </w:r>
              </w:p>
            </w:tc>
          </w:sdtContent>
        </w:sdt>
        <w:sdt>
          <w:sdtPr>
            <w:rPr>
              <w:rFonts w:ascii="Arial" w:hAnsi="Arial" w:cs="Arial"/>
              <w:sz w:val="24"/>
              <w:szCs w:val="24"/>
            </w:rPr>
            <w:id w:val="-992179544"/>
            <w:placeholder>
              <w:docPart w:val="1E8BD2ED2ABA46C0A9439DDEA9FF03FC"/>
            </w:placeholder>
            <w:showingPlcHdr/>
            <w:dropDownList>
              <w:listItem w:value="Choose an item."/>
              <w:listItem w:displayText="Yes - Lives in same household" w:value="Yes - Lives in same household"/>
              <w:listItem w:displayText="No - Lives in different household" w:value="No - Lives in different household"/>
            </w:dropDownList>
          </w:sdtPr>
          <w:sdtEndPr/>
          <w:sdtContent>
            <w:tc>
              <w:tcPr>
                <w:tcW w:w="1579" w:type="pct"/>
                <w:shd w:val="clear" w:color="auto" w:fill="auto"/>
              </w:tcPr>
              <w:p w:rsidR="008B3514" w:rsidRPr="007E7E18" w:rsidRDefault="7C6217FC" w:rsidP="001F636D">
                <w:pPr>
                  <w:rPr>
                    <w:rFonts w:ascii="Arial" w:hAnsi="Arial" w:cs="Arial"/>
                    <w:sz w:val="24"/>
                    <w:szCs w:val="24"/>
                  </w:rPr>
                </w:pPr>
                <w:r w:rsidRPr="76B3890F">
                  <w:rPr>
                    <w:rStyle w:val="PlaceholderText"/>
                    <w:rFonts w:ascii="Arial" w:hAnsi="Arial" w:cs="Arial"/>
                    <w:sz w:val="24"/>
                    <w:szCs w:val="24"/>
                  </w:rPr>
                  <w:t>Choose an item.</w:t>
                </w:r>
              </w:p>
            </w:tc>
          </w:sdtContent>
        </w:sdt>
      </w:tr>
      <w:tr w:rsidR="0091681B" w:rsidRPr="007E7E18" w:rsidTr="76B3890F">
        <w:sdt>
          <w:sdtPr>
            <w:rPr>
              <w:rFonts w:ascii="Arial" w:hAnsi="Arial" w:cs="Arial"/>
              <w:sz w:val="24"/>
              <w:szCs w:val="24"/>
            </w:rPr>
            <w:id w:val="371428391"/>
            <w:placeholder>
              <w:docPart w:val="2854D8565A374BF09F3900FBD499A479"/>
            </w:placeholder>
            <w:showingPlcHdr/>
          </w:sdtPr>
          <w:sdtEndPr/>
          <w:sdtContent>
            <w:tc>
              <w:tcPr>
                <w:tcW w:w="1181" w:type="pct"/>
              </w:tcPr>
              <w:p w:rsidR="0091681B" w:rsidRPr="007E7E18" w:rsidRDefault="3C149718" w:rsidP="001F636D">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368883104"/>
            <w:placeholder>
              <w:docPart w:val="097DE810E8A549AFAFF2DAB7B68943A8"/>
            </w:placeholder>
            <w:showingPlcHdr/>
          </w:sdtPr>
          <w:sdtEndPr/>
          <w:sdtContent>
            <w:tc>
              <w:tcPr>
                <w:tcW w:w="953" w:type="pct"/>
              </w:tcPr>
              <w:p w:rsidR="0091681B" w:rsidRPr="007E7E18" w:rsidRDefault="3C149718" w:rsidP="001F636D">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330340339"/>
            <w:placeholder>
              <w:docPart w:val="D563885AAD144682A07A7621F616C5D5"/>
            </w:placeholder>
            <w:showingPlcHdr/>
            <w:date>
              <w:dateFormat w:val="dd/MM/yyyy"/>
              <w:lid w:val="en-GB"/>
              <w:storeMappedDataAs w:val="dateTime"/>
              <w:calendar w:val="gregorian"/>
            </w:date>
          </w:sdtPr>
          <w:sdtEndPr/>
          <w:sdtContent>
            <w:tc>
              <w:tcPr>
                <w:tcW w:w="1287" w:type="pct"/>
              </w:tcPr>
              <w:p w:rsidR="0091681B" w:rsidRPr="007E7E18" w:rsidRDefault="3C149718" w:rsidP="001F636D">
                <w:pPr>
                  <w:rPr>
                    <w:rFonts w:ascii="Arial" w:hAnsi="Arial" w:cs="Arial"/>
                    <w:sz w:val="24"/>
                    <w:szCs w:val="24"/>
                  </w:rPr>
                </w:pPr>
                <w:r w:rsidRPr="76B3890F">
                  <w:rPr>
                    <w:rStyle w:val="PlaceholderText"/>
                    <w:rFonts w:ascii="Arial" w:hAnsi="Arial" w:cs="Arial"/>
                    <w:sz w:val="24"/>
                    <w:szCs w:val="24"/>
                  </w:rPr>
                  <w:t>Click or tap to enter a date.</w:t>
                </w:r>
              </w:p>
            </w:tc>
          </w:sdtContent>
        </w:sdt>
        <w:sdt>
          <w:sdtPr>
            <w:rPr>
              <w:rFonts w:ascii="Arial" w:hAnsi="Arial" w:cs="Arial"/>
              <w:sz w:val="24"/>
              <w:szCs w:val="24"/>
            </w:rPr>
            <w:id w:val="-1398511784"/>
            <w:placeholder>
              <w:docPart w:val="F59884AD6B014722B27D407B9A95DFFA"/>
            </w:placeholder>
            <w:showingPlcHdr/>
            <w:dropDownList>
              <w:listItem w:value="Choose an item."/>
              <w:listItem w:displayText="Yes - Lives in same household" w:value="Yes - Lives in same household"/>
              <w:listItem w:displayText="No - Lives in different household" w:value="No - Lives in different household"/>
            </w:dropDownList>
          </w:sdtPr>
          <w:sdtEndPr/>
          <w:sdtContent>
            <w:tc>
              <w:tcPr>
                <w:tcW w:w="1579" w:type="pct"/>
                <w:shd w:val="clear" w:color="auto" w:fill="auto"/>
              </w:tcPr>
              <w:p w:rsidR="0091681B" w:rsidRPr="007E7E18" w:rsidRDefault="3C149718" w:rsidP="001F636D">
                <w:pPr>
                  <w:rPr>
                    <w:rFonts w:ascii="Arial" w:hAnsi="Arial" w:cs="Arial"/>
                    <w:sz w:val="24"/>
                    <w:szCs w:val="24"/>
                  </w:rPr>
                </w:pPr>
                <w:r w:rsidRPr="76B3890F">
                  <w:rPr>
                    <w:rStyle w:val="PlaceholderText"/>
                    <w:rFonts w:ascii="Arial" w:hAnsi="Arial" w:cs="Arial"/>
                    <w:sz w:val="24"/>
                    <w:szCs w:val="24"/>
                  </w:rPr>
                  <w:t>Choose an item.</w:t>
                </w:r>
              </w:p>
            </w:tc>
          </w:sdtContent>
        </w:sdt>
      </w:tr>
      <w:tr w:rsidR="0091681B" w:rsidRPr="007E7E18" w:rsidTr="76B3890F">
        <w:sdt>
          <w:sdtPr>
            <w:rPr>
              <w:rFonts w:ascii="Arial" w:hAnsi="Arial" w:cs="Arial"/>
              <w:sz w:val="24"/>
              <w:szCs w:val="24"/>
            </w:rPr>
            <w:id w:val="-2004043602"/>
            <w:placeholder>
              <w:docPart w:val="44A3C46026E84F91B83386A4EF9F1835"/>
            </w:placeholder>
            <w:showingPlcHdr/>
          </w:sdtPr>
          <w:sdtEndPr/>
          <w:sdtContent>
            <w:tc>
              <w:tcPr>
                <w:tcW w:w="1181" w:type="pct"/>
              </w:tcPr>
              <w:p w:rsidR="0091681B" w:rsidRPr="007E7E18" w:rsidRDefault="3C149718" w:rsidP="001F636D">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1341123492"/>
            <w:placeholder>
              <w:docPart w:val="2A4DD0FD14AD402AA5F48325078172B9"/>
            </w:placeholder>
            <w:showingPlcHdr/>
          </w:sdtPr>
          <w:sdtEndPr/>
          <w:sdtContent>
            <w:tc>
              <w:tcPr>
                <w:tcW w:w="953" w:type="pct"/>
              </w:tcPr>
              <w:p w:rsidR="0091681B" w:rsidRPr="007E7E18" w:rsidRDefault="3C149718" w:rsidP="001F636D">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1798950745"/>
            <w:placeholder>
              <w:docPart w:val="3433FA4E69A74294A278AB117A2575A8"/>
            </w:placeholder>
            <w:showingPlcHdr/>
            <w:date>
              <w:dateFormat w:val="dd/MM/yyyy"/>
              <w:lid w:val="en-GB"/>
              <w:storeMappedDataAs w:val="dateTime"/>
              <w:calendar w:val="gregorian"/>
            </w:date>
          </w:sdtPr>
          <w:sdtEndPr/>
          <w:sdtContent>
            <w:tc>
              <w:tcPr>
                <w:tcW w:w="1287" w:type="pct"/>
              </w:tcPr>
              <w:p w:rsidR="0091681B" w:rsidRPr="007E7E18" w:rsidRDefault="3C149718" w:rsidP="001F636D">
                <w:pPr>
                  <w:rPr>
                    <w:rFonts w:ascii="Arial" w:hAnsi="Arial" w:cs="Arial"/>
                    <w:sz w:val="24"/>
                    <w:szCs w:val="24"/>
                  </w:rPr>
                </w:pPr>
                <w:r w:rsidRPr="76B3890F">
                  <w:rPr>
                    <w:rStyle w:val="PlaceholderText"/>
                    <w:rFonts w:ascii="Arial" w:hAnsi="Arial" w:cs="Arial"/>
                    <w:sz w:val="24"/>
                    <w:szCs w:val="24"/>
                  </w:rPr>
                  <w:t>Click or tap to enter a date.</w:t>
                </w:r>
              </w:p>
            </w:tc>
          </w:sdtContent>
        </w:sdt>
        <w:sdt>
          <w:sdtPr>
            <w:rPr>
              <w:rFonts w:ascii="Arial" w:hAnsi="Arial" w:cs="Arial"/>
              <w:sz w:val="24"/>
              <w:szCs w:val="24"/>
            </w:rPr>
            <w:id w:val="47587760"/>
            <w:placeholder>
              <w:docPart w:val="BA10FCC0B936464CA3EEF94B57C0D7E4"/>
            </w:placeholder>
            <w:showingPlcHdr/>
            <w:dropDownList>
              <w:listItem w:value="Choose an item."/>
              <w:listItem w:displayText="Yes - Lives in same household" w:value="Yes - Lives in same household"/>
              <w:listItem w:displayText="No - Lives in different household" w:value="No - Lives in different household"/>
            </w:dropDownList>
          </w:sdtPr>
          <w:sdtEndPr/>
          <w:sdtContent>
            <w:tc>
              <w:tcPr>
                <w:tcW w:w="1579" w:type="pct"/>
                <w:shd w:val="clear" w:color="auto" w:fill="auto"/>
              </w:tcPr>
              <w:p w:rsidR="0091681B" w:rsidRPr="007E7E18" w:rsidRDefault="3C149718" w:rsidP="001F636D">
                <w:pPr>
                  <w:rPr>
                    <w:rFonts w:ascii="Arial" w:hAnsi="Arial" w:cs="Arial"/>
                    <w:sz w:val="24"/>
                    <w:szCs w:val="24"/>
                  </w:rPr>
                </w:pPr>
                <w:r w:rsidRPr="76B3890F">
                  <w:rPr>
                    <w:rStyle w:val="PlaceholderText"/>
                    <w:rFonts w:ascii="Arial" w:hAnsi="Arial" w:cs="Arial"/>
                    <w:sz w:val="24"/>
                    <w:szCs w:val="24"/>
                  </w:rPr>
                  <w:t>Choose an item.</w:t>
                </w:r>
              </w:p>
            </w:tc>
          </w:sdtContent>
        </w:sdt>
      </w:tr>
      <w:tr w:rsidR="007E7E18" w:rsidRPr="007E7E18" w:rsidTr="76B3890F">
        <w:sdt>
          <w:sdtPr>
            <w:rPr>
              <w:rFonts w:ascii="Arial" w:hAnsi="Arial" w:cs="Arial"/>
              <w:sz w:val="24"/>
              <w:szCs w:val="24"/>
            </w:rPr>
            <w:id w:val="2122103960"/>
            <w:placeholder>
              <w:docPart w:val="EFA4AF4B738241E8A3851F4209A1D53A"/>
            </w:placeholder>
            <w:showingPlcHdr/>
          </w:sdtPr>
          <w:sdtEndPr/>
          <w:sdtContent>
            <w:tc>
              <w:tcPr>
                <w:tcW w:w="1181" w:type="pct"/>
              </w:tcPr>
              <w:p w:rsidR="007E7E18" w:rsidRPr="007E7E18" w:rsidRDefault="0AE43D4D" w:rsidP="007E7E18">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1428925366"/>
            <w:placeholder>
              <w:docPart w:val="473F7F2CC66F497C9666DEF5E81C506A"/>
            </w:placeholder>
            <w:showingPlcHdr/>
          </w:sdtPr>
          <w:sdtEndPr/>
          <w:sdtContent>
            <w:tc>
              <w:tcPr>
                <w:tcW w:w="953" w:type="pct"/>
              </w:tcPr>
              <w:p w:rsidR="007E7E18" w:rsidRPr="007E7E18" w:rsidRDefault="0AE43D4D" w:rsidP="007E7E18">
                <w:pPr>
                  <w:rPr>
                    <w:rFonts w:ascii="Arial" w:hAnsi="Arial" w:cs="Arial"/>
                    <w:sz w:val="24"/>
                    <w:szCs w:val="24"/>
                  </w:rPr>
                </w:pPr>
                <w:r w:rsidRPr="76B3890F">
                  <w:rPr>
                    <w:rStyle w:val="PlaceholderText"/>
                    <w:rFonts w:ascii="Arial" w:hAnsi="Arial" w:cs="Arial"/>
                    <w:sz w:val="24"/>
                    <w:szCs w:val="24"/>
                  </w:rPr>
                  <w:t>Click or tap here to enter text.</w:t>
                </w:r>
              </w:p>
            </w:tc>
          </w:sdtContent>
        </w:sdt>
        <w:sdt>
          <w:sdtPr>
            <w:rPr>
              <w:rFonts w:ascii="Arial" w:hAnsi="Arial" w:cs="Arial"/>
              <w:sz w:val="24"/>
              <w:szCs w:val="24"/>
            </w:rPr>
            <w:id w:val="874966816"/>
            <w:placeholder>
              <w:docPart w:val="73984AD1A71945088BA1F52FE2FEB8C0"/>
            </w:placeholder>
            <w:showingPlcHdr/>
            <w:date>
              <w:dateFormat w:val="dd/MM/yyyy"/>
              <w:lid w:val="en-GB"/>
              <w:storeMappedDataAs w:val="dateTime"/>
              <w:calendar w:val="gregorian"/>
            </w:date>
          </w:sdtPr>
          <w:sdtEndPr/>
          <w:sdtContent>
            <w:tc>
              <w:tcPr>
                <w:tcW w:w="1287" w:type="pct"/>
              </w:tcPr>
              <w:p w:rsidR="007E7E18" w:rsidRPr="007E7E18" w:rsidRDefault="0AE43D4D" w:rsidP="007E7E18">
                <w:pPr>
                  <w:rPr>
                    <w:rFonts w:ascii="Arial" w:hAnsi="Arial" w:cs="Arial"/>
                    <w:sz w:val="24"/>
                    <w:szCs w:val="24"/>
                  </w:rPr>
                </w:pPr>
                <w:r w:rsidRPr="76B3890F">
                  <w:rPr>
                    <w:rStyle w:val="PlaceholderText"/>
                    <w:rFonts w:ascii="Arial" w:hAnsi="Arial" w:cs="Arial"/>
                    <w:sz w:val="24"/>
                    <w:szCs w:val="24"/>
                  </w:rPr>
                  <w:t>Click or tap to enter a date.</w:t>
                </w:r>
              </w:p>
            </w:tc>
          </w:sdtContent>
        </w:sdt>
        <w:sdt>
          <w:sdtPr>
            <w:rPr>
              <w:rFonts w:ascii="Arial" w:hAnsi="Arial" w:cs="Arial"/>
              <w:sz w:val="24"/>
              <w:szCs w:val="24"/>
            </w:rPr>
            <w:id w:val="2113622893"/>
            <w:placeholder>
              <w:docPart w:val="242FF6109F654234BF19BB29427AA269"/>
            </w:placeholder>
            <w:showingPlcHdr/>
            <w:dropDownList>
              <w:listItem w:value="Choose an item."/>
              <w:listItem w:displayText="Yes - Lives in same household" w:value="Yes - Lives in same household"/>
              <w:listItem w:displayText="No - Lives in different household" w:value="No - Lives in different household"/>
            </w:dropDownList>
          </w:sdtPr>
          <w:sdtEndPr/>
          <w:sdtContent>
            <w:tc>
              <w:tcPr>
                <w:tcW w:w="1579" w:type="pct"/>
                <w:shd w:val="clear" w:color="auto" w:fill="auto"/>
              </w:tcPr>
              <w:p w:rsidR="007E7E18" w:rsidRPr="007E7E18" w:rsidRDefault="0AE43D4D" w:rsidP="007E7E18">
                <w:pPr>
                  <w:rPr>
                    <w:rFonts w:ascii="Arial" w:hAnsi="Arial" w:cs="Arial"/>
                    <w:sz w:val="24"/>
                    <w:szCs w:val="24"/>
                  </w:rPr>
                </w:pPr>
                <w:r w:rsidRPr="76B3890F">
                  <w:rPr>
                    <w:rStyle w:val="PlaceholderText"/>
                    <w:rFonts w:ascii="Arial" w:hAnsi="Arial" w:cs="Arial"/>
                    <w:sz w:val="24"/>
                    <w:szCs w:val="24"/>
                  </w:rPr>
                  <w:t>Choose an item.</w:t>
                </w:r>
              </w:p>
            </w:tc>
          </w:sdtContent>
        </w:sdt>
      </w:tr>
    </w:tbl>
    <w:p w:rsidR="003F43B1" w:rsidRDefault="003F43B1" w:rsidP="00090939">
      <w:pPr>
        <w:pStyle w:val="BodyText"/>
        <w:tabs>
          <w:tab w:val="clear" w:pos="8100"/>
          <w:tab w:val="left" w:pos="7830"/>
        </w:tabs>
        <w:rPr>
          <w:rFonts w:ascii="Arial" w:hAnsi="Arial" w:cs="Arial"/>
          <w:sz w:val="24"/>
          <w:szCs w:val="24"/>
        </w:rPr>
      </w:pPr>
    </w:p>
    <w:p w:rsidR="003F43B1" w:rsidRDefault="003F43B1">
      <w:pPr>
        <w:jc w:val="left"/>
        <w:rPr>
          <w:rFonts w:ascii="Arial" w:hAnsi="Arial" w:cs="Arial"/>
          <w:sz w:val="24"/>
          <w:szCs w:val="24"/>
        </w:rPr>
      </w:pPr>
      <w:r w:rsidRPr="76B3890F">
        <w:rPr>
          <w:rFonts w:ascii="Arial" w:hAnsi="Arial" w:cs="Arial"/>
          <w:sz w:val="24"/>
          <w:szCs w:val="24"/>
        </w:rPr>
        <w:br w:type="page"/>
      </w:r>
    </w:p>
    <w:p w:rsidR="004F6BBA" w:rsidRDefault="004F6BBA" w:rsidP="00090939">
      <w:pPr>
        <w:pStyle w:val="BodyText"/>
        <w:tabs>
          <w:tab w:val="clear" w:pos="8100"/>
          <w:tab w:val="left" w:pos="7830"/>
        </w:tabs>
        <w:rPr>
          <w:rFonts w:ascii="Arial" w:hAnsi="Arial" w:cs="Arial"/>
          <w:sz w:val="24"/>
          <w:szCs w:val="24"/>
        </w:rPr>
      </w:pPr>
    </w:p>
    <w:tbl>
      <w:tblPr>
        <w:tblStyle w:val="TableGrid"/>
        <w:tblW w:w="0" w:type="auto"/>
        <w:tblLook w:val="04A0" w:firstRow="1" w:lastRow="0" w:firstColumn="1" w:lastColumn="0" w:noHBand="0" w:noVBand="1"/>
      </w:tblPr>
      <w:tblGrid>
        <w:gridCol w:w="10459"/>
      </w:tblGrid>
      <w:tr w:rsidR="00986FB2" w:rsidRPr="004A4D15" w:rsidTr="76B3890F">
        <w:tc>
          <w:tcPr>
            <w:tcW w:w="10459" w:type="dxa"/>
            <w:shd w:val="clear" w:color="auto" w:fill="E2EFD9" w:themeFill="accent6" w:themeFillTint="33"/>
          </w:tcPr>
          <w:p w:rsidR="00986FB2" w:rsidRPr="00D609F1" w:rsidRDefault="5FB23290" w:rsidP="76B3890F">
            <w:pPr>
              <w:pStyle w:val="ListParagraph"/>
              <w:numPr>
                <w:ilvl w:val="0"/>
                <w:numId w:val="9"/>
              </w:numPr>
              <w:ind w:left="313"/>
              <w:rPr>
                <w:rFonts w:ascii="Arial" w:hAnsi="Arial" w:cs="Arial"/>
                <w:b/>
                <w:bCs/>
                <w:sz w:val="24"/>
                <w:szCs w:val="24"/>
              </w:rPr>
            </w:pPr>
            <w:r w:rsidRPr="76B3890F">
              <w:rPr>
                <w:rFonts w:ascii="Arial" w:hAnsi="Arial" w:cs="Arial"/>
                <w:b/>
                <w:bCs/>
                <w:sz w:val="24"/>
                <w:szCs w:val="24"/>
              </w:rPr>
              <w:t>How are you involved with me and/or my family?</w:t>
            </w:r>
          </w:p>
        </w:tc>
      </w:tr>
      <w:tr w:rsidR="00986FB2" w:rsidRPr="004A4D15" w:rsidTr="76B3890F">
        <w:tc>
          <w:tcPr>
            <w:tcW w:w="10459" w:type="dxa"/>
            <w:shd w:val="clear" w:color="auto" w:fill="E2EFD9" w:themeFill="accent6" w:themeFillTint="33"/>
          </w:tcPr>
          <w:p w:rsidR="00525FAD" w:rsidRDefault="04FBEDEE" w:rsidP="76B3890F">
            <w:pPr>
              <w:rPr>
                <w:rFonts w:ascii="Arial" w:hAnsi="Arial" w:cs="Arial"/>
                <w:i/>
                <w:iCs/>
                <w:sz w:val="24"/>
                <w:szCs w:val="24"/>
              </w:rPr>
            </w:pPr>
            <w:r w:rsidRPr="76B3890F">
              <w:rPr>
                <w:rFonts w:ascii="Arial" w:hAnsi="Arial" w:cs="Arial"/>
                <w:i/>
                <w:iCs/>
                <w:sz w:val="24"/>
                <w:szCs w:val="24"/>
              </w:rPr>
              <w:t xml:space="preserve">Summarise the history of </w:t>
            </w:r>
            <w:r w:rsidR="5FB23290" w:rsidRPr="76B3890F">
              <w:rPr>
                <w:rFonts w:ascii="Arial" w:hAnsi="Arial" w:cs="Arial"/>
                <w:i/>
                <w:iCs/>
                <w:sz w:val="24"/>
                <w:szCs w:val="24"/>
              </w:rPr>
              <w:t xml:space="preserve">your </w:t>
            </w:r>
            <w:r w:rsidRPr="76B3890F">
              <w:rPr>
                <w:rFonts w:ascii="Arial" w:hAnsi="Arial" w:cs="Arial"/>
                <w:i/>
                <w:iCs/>
                <w:sz w:val="24"/>
                <w:szCs w:val="24"/>
              </w:rPr>
              <w:t xml:space="preserve">involvement with </w:t>
            </w:r>
            <w:r w:rsidR="5FB23290" w:rsidRPr="76B3890F">
              <w:rPr>
                <w:rFonts w:ascii="Arial" w:hAnsi="Arial" w:cs="Arial"/>
                <w:i/>
                <w:iCs/>
                <w:sz w:val="24"/>
                <w:szCs w:val="24"/>
              </w:rPr>
              <w:t xml:space="preserve">me or my </w:t>
            </w:r>
            <w:r w:rsidRPr="76B3890F">
              <w:rPr>
                <w:rFonts w:ascii="Arial" w:hAnsi="Arial" w:cs="Arial"/>
                <w:i/>
                <w:iCs/>
                <w:sz w:val="24"/>
                <w:szCs w:val="24"/>
              </w:rPr>
              <w:t>family.</w:t>
            </w:r>
          </w:p>
          <w:p w:rsidR="00703FDD" w:rsidRDefault="00703FDD" w:rsidP="76B3890F">
            <w:pPr>
              <w:rPr>
                <w:rFonts w:ascii="Arial" w:hAnsi="Arial" w:cs="Arial"/>
                <w:i/>
                <w:iCs/>
                <w:sz w:val="24"/>
                <w:szCs w:val="24"/>
              </w:rPr>
            </w:pPr>
            <w:r w:rsidRPr="76B3890F">
              <w:rPr>
                <w:rFonts w:ascii="Arial" w:hAnsi="Arial" w:cs="Arial"/>
                <w:i/>
                <w:iCs/>
                <w:sz w:val="24"/>
                <w:szCs w:val="24"/>
              </w:rPr>
              <w:t>What support do you provide me or my family?</w:t>
            </w:r>
          </w:p>
          <w:p w:rsidR="00645EAC" w:rsidRDefault="47F5C5F8" w:rsidP="76B3890F">
            <w:pPr>
              <w:rPr>
                <w:rFonts w:ascii="Arial" w:hAnsi="Arial" w:cs="Arial"/>
                <w:i/>
                <w:iCs/>
                <w:sz w:val="24"/>
                <w:szCs w:val="24"/>
              </w:rPr>
            </w:pPr>
            <w:r w:rsidRPr="76B3890F">
              <w:rPr>
                <w:rFonts w:ascii="Arial" w:hAnsi="Arial" w:cs="Arial"/>
                <w:i/>
                <w:iCs/>
                <w:sz w:val="24"/>
                <w:szCs w:val="24"/>
              </w:rPr>
              <w:t xml:space="preserve">Who have you consulted </w:t>
            </w:r>
            <w:r w:rsidR="412F2FDC" w:rsidRPr="76B3890F">
              <w:rPr>
                <w:rFonts w:ascii="Arial" w:hAnsi="Arial" w:cs="Arial"/>
                <w:i/>
                <w:iCs/>
                <w:sz w:val="24"/>
                <w:szCs w:val="24"/>
              </w:rPr>
              <w:t>with in preparation for this meeting?</w:t>
            </w:r>
          </w:p>
          <w:p w:rsidR="00FC20C6" w:rsidRDefault="7DD5FC99" w:rsidP="76B3890F">
            <w:pPr>
              <w:rPr>
                <w:rFonts w:ascii="Arial" w:hAnsi="Arial" w:cs="Arial"/>
                <w:i/>
                <w:iCs/>
                <w:sz w:val="24"/>
                <w:szCs w:val="24"/>
              </w:rPr>
            </w:pPr>
            <w:r w:rsidRPr="76B3890F">
              <w:rPr>
                <w:rFonts w:ascii="Arial" w:hAnsi="Arial" w:cs="Arial"/>
                <w:i/>
                <w:iCs/>
                <w:sz w:val="24"/>
                <w:szCs w:val="24"/>
              </w:rPr>
              <w:t>How long have you been involved with me or my family?</w:t>
            </w:r>
          </w:p>
          <w:p w:rsidR="00FC20C6" w:rsidRDefault="7DD5FC99" w:rsidP="76B3890F">
            <w:pPr>
              <w:rPr>
                <w:rFonts w:ascii="Arial" w:hAnsi="Arial" w:cs="Arial"/>
                <w:i/>
                <w:iCs/>
                <w:sz w:val="24"/>
                <w:szCs w:val="24"/>
              </w:rPr>
            </w:pPr>
            <w:r w:rsidRPr="76B3890F">
              <w:rPr>
                <w:rFonts w:ascii="Arial" w:hAnsi="Arial" w:cs="Arial"/>
                <w:i/>
                <w:iCs/>
                <w:sz w:val="24"/>
                <w:szCs w:val="24"/>
              </w:rPr>
              <w:t>How frequently do you see me or members of my family?</w:t>
            </w:r>
          </w:p>
          <w:p w:rsidR="000B26AC" w:rsidRDefault="000B26AC" w:rsidP="76B3890F">
            <w:pPr>
              <w:rPr>
                <w:rFonts w:ascii="Arial" w:hAnsi="Arial" w:cs="Arial"/>
                <w:i/>
                <w:iCs/>
                <w:sz w:val="24"/>
                <w:szCs w:val="24"/>
              </w:rPr>
            </w:pPr>
          </w:p>
          <w:p w:rsidR="002B7125" w:rsidRDefault="412F2FDC" w:rsidP="76B3890F">
            <w:pPr>
              <w:rPr>
                <w:rFonts w:ascii="Arial" w:hAnsi="Arial" w:cs="Arial"/>
                <w:i/>
                <w:iCs/>
                <w:sz w:val="24"/>
                <w:szCs w:val="24"/>
              </w:rPr>
            </w:pPr>
            <w:r w:rsidRPr="76B3890F">
              <w:rPr>
                <w:rFonts w:ascii="Arial" w:hAnsi="Arial" w:cs="Arial"/>
                <w:i/>
                <w:iCs/>
                <w:sz w:val="24"/>
                <w:szCs w:val="24"/>
              </w:rPr>
              <w:t>For Police:  Is there current involvement i.e. ongoing investigation or intervention work?  If so, have you consulted with the investigating officer/staff member(s) concerned?</w:t>
            </w:r>
          </w:p>
          <w:p w:rsidR="002B7125" w:rsidRDefault="002B7125" w:rsidP="76B3890F">
            <w:pPr>
              <w:rPr>
                <w:rFonts w:ascii="Arial" w:hAnsi="Arial" w:cs="Arial"/>
                <w:i/>
                <w:iCs/>
                <w:sz w:val="24"/>
                <w:szCs w:val="24"/>
              </w:rPr>
            </w:pPr>
          </w:p>
          <w:p w:rsidR="00986FB2" w:rsidRPr="004A4D15" w:rsidRDefault="1E204901" w:rsidP="76B3890F">
            <w:pPr>
              <w:rPr>
                <w:rFonts w:ascii="Arial" w:hAnsi="Arial" w:cs="Arial"/>
                <w:sz w:val="24"/>
                <w:szCs w:val="24"/>
              </w:rPr>
            </w:pPr>
            <w:r w:rsidRPr="76B3890F">
              <w:rPr>
                <w:rFonts w:ascii="Arial" w:hAnsi="Arial" w:cs="Arial"/>
                <w:i/>
                <w:iCs/>
                <w:sz w:val="24"/>
                <w:szCs w:val="24"/>
              </w:rPr>
              <w:t xml:space="preserve">For a Review Conference:  </w:t>
            </w:r>
            <w:r w:rsidR="066C4C58" w:rsidRPr="76B3890F">
              <w:rPr>
                <w:rFonts w:ascii="Arial" w:hAnsi="Arial" w:cs="Arial"/>
                <w:i/>
                <w:iCs/>
                <w:sz w:val="24"/>
                <w:szCs w:val="24"/>
              </w:rPr>
              <w:t xml:space="preserve">What has happened </w:t>
            </w:r>
            <w:r w:rsidR="606FD687" w:rsidRPr="76B3890F">
              <w:rPr>
                <w:rFonts w:ascii="Arial" w:hAnsi="Arial" w:cs="Arial"/>
                <w:i/>
                <w:iCs/>
                <w:sz w:val="24"/>
                <w:szCs w:val="24"/>
              </w:rPr>
              <w:t xml:space="preserve">for me </w:t>
            </w:r>
            <w:r w:rsidR="44B0E767" w:rsidRPr="76B3890F">
              <w:rPr>
                <w:rFonts w:ascii="Arial" w:hAnsi="Arial" w:cs="Arial"/>
                <w:i/>
                <w:iCs/>
                <w:sz w:val="24"/>
                <w:szCs w:val="24"/>
              </w:rPr>
              <w:t xml:space="preserve">since </w:t>
            </w:r>
            <w:r w:rsidR="066C4C58" w:rsidRPr="76B3890F">
              <w:rPr>
                <w:rFonts w:ascii="Arial" w:hAnsi="Arial" w:cs="Arial"/>
                <w:i/>
                <w:iCs/>
                <w:sz w:val="24"/>
                <w:szCs w:val="24"/>
              </w:rPr>
              <w:t>the last meeting and what progress has been made?</w:t>
            </w:r>
          </w:p>
        </w:tc>
      </w:tr>
      <w:tr w:rsidR="00986FB2" w:rsidRPr="004A4D15" w:rsidTr="76B3890F">
        <w:sdt>
          <w:sdtPr>
            <w:rPr>
              <w:rFonts w:ascii="Arial" w:hAnsi="Arial" w:cs="Arial"/>
              <w:sz w:val="24"/>
              <w:szCs w:val="24"/>
            </w:rPr>
            <w:id w:val="1876191103"/>
            <w:placeholder>
              <w:docPart w:val="DefaultPlaceholder_-1854013440"/>
            </w:placeholder>
            <w:showingPlcHdr/>
          </w:sdtPr>
          <w:sdtEndPr/>
          <w:sdtContent>
            <w:tc>
              <w:tcPr>
                <w:tcW w:w="10459" w:type="dxa"/>
              </w:tcPr>
              <w:p w:rsidR="00986FB2" w:rsidRPr="004A4D15" w:rsidRDefault="4F77F078" w:rsidP="76B3890F">
                <w:pPr>
                  <w:rPr>
                    <w:rFonts w:ascii="Arial" w:hAnsi="Arial" w:cs="Arial"/>
                    <w:sz w:val="24"/>
                    <w:szCs w:val="24"/>
                  </w:rPr>
                </w:pPr>
                <w:r w:rsidRPr="76B3890F">
                  <w:rPr>
                    <w:rStyle w:val="PlaceholderText"/>
                    <w:rFonts w:ascii="Arial" w:hAnsi="Arial" w:cs="Arial"/>
                    <w:sz w:val="24"/>
                    <w:szCs w:val="24"/>
                  </w:rPr>
                  <w:t>Click or tap here to enter text.</w:t>
                </w:r>
              </w:p>
            </w:tc>
          </w:sdtContent>
        </w:sdt>
      </w:tr>
    </w:tbl>
    <w:p w:rsidR="00286BC8" w:rsidRDefault="00286BC8"/>
    <w:tbl>
      <w:tblPr>
        <w:tblStyle w:val="TableGrid"/>
        <w:tblW w:w="0" w:type="auto"/>
        <w:tblLook w:val="04A0" w:firstRow="1" w:lastRow="0" w:firstColumn="1" w:lastColumn="0" w:noHBand="0" w:noVBand="1"/>
      </w:tblPr>
      <w:tblGrid>
        <w:gridCol w:w="10459"/>
      </w:tblGrid>
      <w:tr w:rsidR="00286BC8" w:rsidRPr="004A4D15" w:rsidTr="76B3890F">
        <w:tc>
          <w:tcPr>
            <w:tcW w:w="10459" w:type="dxa"/>
            <w:shd w:val="clear" w:color="auto" w:fill="E2EFD9" w:themeFill="accent6" w:themeFillTint="33"/>
          </w:tcPr>
          <w:p w:rsidR="00286BC8" w:rsidRPr="003F43B1" w:rsidRDefault="5C882D32" w:rsidP="76B3890F">
            <w:pPr>
              <w:pStyle w:val="ListParagraph"/>
              <w:numPr>
                <w:ilvl w:val="0"/>
                <w:numId w:val="9"/>
              </w:numPr>
              <w:ind w:left="313"/>
              <w:rPr>
                <w:rFonts w:ascii="Arial" w:hAnsi="Arial" w:cs="Arial"/>
                <w:b/>
                <w:bCs/>
                <w:sz w:val="24"/>
                <w:szCs w:val="24"/>
              </w:rPr>
            </w:pPr>
            <w:r w:rsidRPr="76B3890F">
              <w:rPr>
                <w:rFonts w:ascii="Arial" w:hAnsi="Arial" w:cs="Arial"/>
                <w:b/>
                <w:bCs/>
                <w:sz w:val="24"/>
                <w:szCs w:val="24"/>
              </w:rPr>
              <w:t>What</w:t>
            </w:r>
            <w:r w:rsidR="59452C20" w:rsidRPr="76B3890F">
              <w:rPr>
                <w:rFonts w:ascii="Arial" w:hAnsi="Arial" w:cs="Arial"/>
                <w:b/>
                <w:bCs/>
                <w:sz w:val="24"/>
                <w:szCs w:val="24"/>
              </w:rPr>
              <w:t xml:space="preserve"> / Who is the risk and </w:t>
            </w:r>
            <w:r w:rsidR="4794764D" w:rsidRPr="76B3890F">
              <w:rPr>
                <w:rFonts w:ascii="Arial" w:hAnsi="Arial" w:cs="Arial"/>
                <w:b/>
                <w:bCs/>
                <w:sz w:val="24"/>
                <w:szCs w:val="24"/>
              </w:rPr>
              <w:t>where</w:t>
            </w:r>
            <w:r w:rsidR="59452C20" w:rsidRPr="76B3890F">
              <w:rPr>
                <w:rFonts w:ascii="Arial" w:hAnsi="Arial" w:cs="Arial"/>
                <w:b/>
                <w:bCs/>
                <w:sz w:val="24"/>
                <w:szCs w:val="24"/>
              </w:rPr>
              <w:t xml:space="preserve"> and am I at risk</w:t>
            </w:r>
            <w:r w:rsidRPr="76B3890F">
              <w:rPr>
                <w:rFonts w:ascii="Arial" w:hAnsi="Arial" w:cs="Arial"/>
                <w:b/>
                <w:bCs/>
                <w:sz w:val="24"/>
                <w:szCs w:val="24"/>
              </w:rPr>
              <w:t>?</w:t>
            </w:r>
          </w:p>
        </w:tc>
      </w:tr>
      <w:tr w:rsidR="00286BC8" w:rsidRPr="004A4D15" w:rsidTr="76B3890F">
        <w:tc>
          <w:tcPr>
            <w:tcW w:w="10459" w:type="dxa"/>
            <w:shd w:val="clear" w:color="auto" w:fill="E2EFD9" w:themeFill="accent6" w:themeFillTint="33"/>
          </w:tcPr>
          <w:p w:rsidR="00703FDD" w:rsidRDefault="00703FDD" w:rsidP="76B3890F">
            <w:pPr>
              <w:rPr>
                <w:rFonts w:ascii="Arial" w:hAnsi="Arial" w:cs="Arial"/>
                <w:i/>
                <w:iCs/>
                <w:sz w:val="24"/>
                <w:szCs w:val="24"/>
              </w:rPr>
            </w:pPr>
            <w:r w:rsidRPr="76B3890F">
              <w:rPr>
                <w:rFonts w:ascii="Arial" w:hAnsi="Arial" w:cs="Arial"/>
                <w:i/>
                <w:iCs/>
                <w:sz w:val="24"/>
                <w:szCs w:val="24"/>
              </w:rPr>
              <w:t>From your understanding and your work with me:</w:t>
            </w:r>
          </w:p>
          <w:p w:rsidR="00286BC8" w:rsidRPr="00703FDD" w:rsidRDefault="5C882D32" w:rsidP="76B3890F">
            <w:pPr>
              <w:pStyle w:val="ListParagraph"/>
              <w:numPr>
                <w:ilvl w:val="0"/>
                <w:numId w:val="11"/>
              </w:numPr>
              <w:rPr>
                <w:rFonts w:ascii="Arial" w:hAnsi="Arial" w:cs="Arial"/>
                <w:i/>
                <w:iCs/>
                <w:sz w:val="24"/>
                <w:szCs w:val="24"/>
              </w:rPr>
            </w:pPr>
            <w:r w:rsidRPr="76B3890F">
              <w:rPr>
                <w:rFonts w:ascii="Arial" w:hAnsi="Arial" w:cs="Arial"/>
                <w:i/>
                <w:iCs/>
                <w:sz w:val="24"/>
                <w:szCs w:val="24"/>
              </w:rPr>
              <w:t>What are the past and current risks for</w:t>
            </w:r>
            <w:r w:rsidR="6BE8C690" w:rsidRPr="76B3890F">
              <w:rPr>
                <w:rFonts w:ascii="Arial" w:hAnsi="Arial" w:cs="Arial"/>
                <w:i/>
                <w:iCs/>
                <w:sz w:val="24"/>
                <w:szCs w:val="24"/>
              </w:rPr>
              <w:t xml:space="preserve"> me</w:t>
            </w:r>
            <w:r w:rsidRPr="76B3890F">
              <w:rPr>
                <w:rFonts w:ascii="Arial" w:hAnsi="Arial" w:cs="Arial"/>
                <w:i/>
                <w:iCs/>
                <w:sz w:val="24"/>
                <w:szCs w:val="24"/>
              </w:rPr>
              <w:t>?</w:t>
            </w:r>
          </w:p>
          <w:p w:rsidR="009320C8" w:rsidRPr="00703FDD" w:rsidRDefault="5C882D32" w:rsidP="76B3890F">
            <w:pPr>
              <w:pStyle w:val="ListParagraph"/>
              <w:numPr>
                <w:ilvl w:val="0"/>
                <w:numId w:val="11"/>
              </w:numPr>
              <w:rPr>
                <w:rFonts w:ascii="Arial" w:hAnsi="Arial" w:cs="Arial"/>
                <w:i/>
                <w:iCs/>
                <w:sz w:val="24"/>
                <w:szCs w:val="24"/>
              </w:rPr>
            </w:pPr>
            <w:r w:rsidRPr="76B3890F">
              <w:rPr>
                <w:rFonts w:ascii="Arial" w:hAnsi="Arial" w:cs="Arial"/>
                <w:i/>
                <w:iCs/>
                <w:sz w:val="24"/>
                <w:szCs w:val="24"/>
              </w:rPr>
              <w:t xml:space="preserve">What is placing </w:t>
            </w:r>
            <w:r w:rsidR="6BE8C690" w:rsidRPr="76B3890F">
              <w:rPr>
                <w:rFonts w:ascii="Arial" w:hAnsi="Arial" w:cs="Arial"/>
                <w:i/>
                <w:iCs/>
                <w:sz w:val="24"/>
                <w:szCs w:val="24"/>
              </w:rPr>
              <w:t>me</w:t>
            </w:r>
            <w:r w:rsidRPr="76B3890F">
              <w:rPr>
                <w:rFonts w:ascii="Arial" w:hAnsi="Arial" w:cs="Arial"/>
                <w:i/>
                <w:iCs/>
                <w:sz w:val="24"/>
                <w:szCs w:val="24"/>
              </w:rPr>
              <w:t xml:space="preserve"> at risk of immediate and significant harm?</w:t>
            </w:r>
          </w:p>
          <w:p w:rsidR="00492E2F" w:rsidRPr="00703FDD" w:rsidRDefault="5C526EA0" w:rsidP="76B3890F">
            <w:pPr>
              <w:pStyle w:val="ListParagraph"/>
              <w:numPr>
                <w:ilvl w:val="0"/>
                <w:numId w:val="11"/>
              </w:numPr>
              <w:rPr>
                <w:rFonts w:ascii="Arial" w:hAnsi="Arial" w:cs="Arial"/>
                <w:i/>
                <w:iCs/>
                <w:sz w:val="24"/>
                <w:szCs w:val="24"/>
              </w:rPr>
            </w:pPr>
            <w:r w:rsidRPr="76B3890F">
              <w:rPr>
                <w:rFonts w:ascii="Arial" w:hAnsi="Arial" w:cs="Arial"/>
                <w:i/>
                <w:iCs/>
                <w:sz w:val="24"/>
                <w:szCs w:val="24"/>
              </w:rPr>
              <w:t>What ha</w:t>
            </w:r>
            <w:r w:rsidR="6BE8C690" w:rsidRPr="76B3890F">
              <w:rPr>
                <w:rFonts w:ascii="Arial" w:hAnsi="Arial" w:cs="Arial"/>
                <w:i/>
                <w:iCs/>
                <w:sz w:val="24"/>
                <w:szCs w:val="24"/>
              </w:rPr>
              <w:t>ve I</w:t>
            </w:r>
            <w:r w:rsidRPr="76B3890F">
              <w:rPr>
                <w:rFonts w:ascii="Arial" w:hAnsi="Arial" w:cs="Arial"/>
                <w:i/>
                <w:iCs/>
                <w:sz w:val="24"/>
                <w:szCs w:val="24"/>
              </w:rPr>
              <w:t xml:space="preserve"> experienced?</w:t>
            </w:r>
          </w:p>
          <w:p w:rsidR="00492E2F" w:rsidRPr="00703FDD" w:rsidRDefault="5C526EA0" w:rsidP="76B3890F">
            <w:pPr>
              <w:pStyle w:val="ListParagraph"/>
              <w:numPr>
                <w:ilvl w:val="0"/>
                <w:numId w:val="11"/>
              </w:numPr>
              <w:rPr>
                <w:rFonts w:ascii="Arial" w:hAnsi="Arial" w:cs="Arial"/>
                <w:i/>
                <w:iCs/>
                <w:sz w:val="24"/>
                <w:szCs w:val="24"/>
              </w:rPr>
            </w:pPr>
            <w:r w:rsidRPr="76B3890F">
              <w:rPr>
                <w:rFonts w:ascii="Arial" w:hAnsi="Arial" w:cs="Arial"/>
                <w:i/>
                <w:iCs/>
                <w:sz w:val="24"/>
                <w:szCs w:val="24"/>
              </w:rPr>
              <w:t xml:space="preserve">What evidence is there that means </w:t>
            </w:r>
            <w:r w:rsidR="6BE8C690" w:rsidRPr="76B3890F">
              <w:rPr>
                <w:rFonts w:ascii="Arial" w:hAnsi="Arial" w:cs="Arial"/>
                <w:i/>
                <w:iCs/>
                <w:sz w:val="24"/>
                <w:szCs w:val="24"/>
              </w:rPr>
              <w:t>I am</w:t>
            </w:r>
            <w:r w:rsidRPr="76B3890F">
              <w:rPr>
                <w:rFonts w:ascii="Arial" w:hAnsi="Arial" w:cs="Arial"/>
                <w:i/>
                <w:iCs/>
                <w:sz w:val="24"/>
                <w:szCs w:val="24"/>
              </w:rPr>
              <w:t xml:space="preserve"> being </w:t>
            </w:r>
            <w:proofErr w:type="gramStart"/>
            <w:r w:rsidRPr="76B3890F">
              <w:rPr>
                <w:rFonts w:ascii="Arial" w:hAnsi="Arial" w:cs="Arial"/>
                <w:i/>
                <w:iCs/>
                <w:sz w:val="24"/>
                <w:szCs w:val="24"/>
              </w:rPr>
              <w:t>ill-treated</w:t>
            </w:r>
            <w:proofErr w:type="gramEnd"/>
            <w:r w:rsidRPr="76B3890F">
              <w:rPr>
                <w:rFonts w:ascii="Arial" w:hAnsi="Arial" w:cs="Arial"/>
                <w:i/>
                <w:iCs/>
                <w:sz w:val="24"/>
                <w:szCs w:val="24"/>
              </w:rPr>
              <w:t xml:space="preserve"> or </w:t>
            </w:r>
            <w:r w:rsidR="6BE8C690" w:rsidRPr="76B3890F">
              <w:rPr>
                <w:rFonts w:ascii="Arial" w:hAnsi="Arial" w:cs="Arial"/>
                <w:i/>
                <w:iCs/>
                <w:sz w:val="24"/>
                <w:szCs w:val="24"/>
              </w:rPr>
              <w:t>my</w:t>
            </w:r>
            <w:r w:rsidRPr="76B3890F">
              <w:rPr>
                <w:rFonts w:ascii="Arial" w:hAnsi="Arial" w:cs="Arial"/>
                <w:i/>
                <w:iCs/>
                <w:sz w:val="24"/>
                <w:szCs w:val="24"/>
              </w:rPr>
              <w:t xml:space="preserve"> health and development is being impaired?</w:t>
            </w:r>
          </w:p>
          <w:p w:rsidR="00F06428" w:rsidRPr="004D63C4" w:rsidRDefault="22DF0DC4" w:rsidP="76B3890F">
            <w:pPr>
              <w:pStyle w:val="ListParagraph"/>
              <w:numPr>
                <w:ilvl w:val="0"/>
                <w:numId w:val="11"/>
              </w:numPr>
              <w:rPr>
                <w:rFonts w:ascii="Arial" w:hAnsi="Arial" w:cs="Arial"/>
                <w:i/>
                <w:iCs/>
                <w:sz w:val="24"/>
                <w:szCs w:val="24"/>
              </w:rPr>
            </w:pPr>
            <w:r w:rsidRPr="76B3890F">
              <w:rPr>
                <w:rFonts w:ascii="Arial" w:hAnsi="Arial" w:cs="Arial"/>
                <w:i/>
                <w:iCs/>
                <w:sz w:val="24"/>
                <w:szCs w:val="24"/>
              </w:rPr>
              <w:t xml:space="preserve">What is the impact on </w:t>
            </w:r>
            <w:r w:rsidR="6BE8C690" w:rsidRPr="76B3890F">
              <w:rPr>
                <w:rFonts w:ascii="Arial" w:hAnsi="Arial" w:cs="Arial"/>
                <w:i/>
                <w:iCs/>
                <w:sz w:val="24"/>
                <w:szCs w:val="24"/>
              </w:rPr>
              <w:t>me</w:t>
            </w:r>
            <w:r w:rsidRPr="76B3890F">
              <w:rPr>
                <w:rFonts w:ascii="Arial" w:hAnsi="Arial" w:cs="Arial"/>
                <w:i/>
                <w:iCs/>
                <w:sz w:val="24"/>
                <w:szCs w:val="24"/>
              </w:rPr>
              <w:t>?</w:t>
            </w:r>
          </w:p>
          <w:p w:rsidR="0079117A" w:rsidRPr="004D63C4" w:rsidRDefault="1D4BBD23" w:rsidP="76B3890F">
            <w:pPr>
              <w:pStyle w:val="ListParagraph"/>
              <w:numPr>
                <w:ilvl w:val="0"/>
                <w:numId w:val="11"/>
              </w:numPr>
              <w:rPr>
                <w:rFonts w:ascii="Arial" w:hAnsi="Arial" w:cs="Arial"/>
                <w:i/>
                <w:iCs/>
                <w:sz w:val="24"/>
                <w:szCs w:val="24"/>
              </w:rPr>
            </w:pPr>
            <w:r w:rsidRPr="76B3890F">
              <w:rPr>
                <w:rFonts w:ascii="Arial" w:hAnsi="Arial" w:cs="Arial"/>
                <w:i/>
                <w:iCs/>
                <w:sz w:val="24"/>
                <w:szCs w:val="24"/>
              </w:rPr>
              <w:t>Have I felt a need to act in a way that could pose risk to others?</w:t>
            </w:r>
          </w:p>
          <w:p w:rsidR="009320C8" w:rsidRPr="00F06428" w:rsidRDefault="6BE8C690" w:rsidP="76B3890F">
            <w:pPr>
              <w:pStyle w:val="ListParagraph"/>
              <w:numPr>
                <w:ilvl w:val="0"/>
                <w:numId w:val="11"/>
              </w:numPr>
              <w:rPr>
                <w:rFonts w:ascii="Arial" w:hAnsi="Arial" w:cs="Arial"/>
                <w:b/>
                <w:bCs/>
                <w:i/>
                <w:iCs/>
                <w:sz w:val="24"/>
                <w:szCs w:val="24"/>
              </w:rPr>
            </w:pPr>
            <w:r w:rsidRPr="76B3890F">
              <w:rPr>
                <w:rFonts w:ascii="Arial" w:hAnsi="Arial" w:cs="Arial"/>
                <w:i/>
                <w:iCs/>
                <w:sz w:val="24"/>
                <w:szCs w:val="24"/>
              </w:rPr>
              <w:t>Please consider the risk to me from inside and outside my family home</w:t>
            </w:r>
            <w:r w:rsidR="1D4BBD23" w:rsidRPr="76B3890F">
              <w:rPr>
                <w:rFonts w:ascii="Arial" w:hAnsi="Arial" w:cs="Arial"/>
                <w:i/>
                <w:iCs/>
                <w:sz w:val="24"/>
                <w:szCs w:val="24"/>
              </w:rPr>
              <w:t xml:space="preserve"> and if I have or may act in a way that could pose risk to others</w:t>
            </w:r>
          </w:p>
        </w:tc>
      </w:tr>
      <w:tr w:rsidR="00286BC8" w:rsidRPr="004A4D15" w:rsidTr="76B3890F">
        <w:sdt>
          <w:sdtPr>
            <w:rPr>
              <w:rFonts w:ascii="Arial" w:hAnsi="Arial" w:cs="Arial"/>
              <w:sz w:val="24"/>
              <w:szCs w:val="24"/>
            </w:rPr>
            <w:id w:val="-993411721"/>
            <w:placeholder>
              <w:docPart w:val="2E687BE872E44EABB8E2A12D42EA04E7"/>
            </w:placeholder>
            <w:showingPlcHdr/>
          </w:sdtPr>
          <w:sdtEndPr/>
          <w:sdtContent>
            <w:tc>
              <w:tcPr>
                <w:tcW w:w="10459" w:type="dxa"/>
              </w:tcPr>
              <w:p w:rsidR="00286BC8" w:rsidRPr="004A4D15" w:rsidRDefault="16DEED9A" w:rsidP="76B3890F">
                <w:pPr>
                  <w:rPr>
                    <w:rFonts w:ascii="Arial" w:hAnsi="Arial" w:cs="Arial"/>
                    <w:sz w:val="24"/>
                    <w:szCs w:val="24"/>
                  </w:rPr>
                </w:pPr>
                <w:r w:rsidRPr="76B3890F">
                  <w:rPr>
                    <w:rStyle w:val="PlaceholderText"/>
                    <w:rFonts w:ascii="Arial" w:hAnsi="Arial" w:cs="Arial"/>
                    <w:sz w:val="24"/>
                    <w:szCs w:val="24"/>
                  </w:rPr>
                  <w:t>Click or tap here to enter text.</w:t>
                </w:r>
              </w:p>
            </w:tc>
          </w:sdtContent>
        </w:sdt>
      </w:tr>
    </w:tbl>
    <w:p w:rsidR="00286BC8" w:rsidRDefault="00286BC8"/>
    <w:tbl>
      <w:tblPr>
        <w:tblStyle w:val="TableGrid"/>
        <w:tblW w:w="0" w:type="auto"/>
        <w:tblLook w:val="04A0" w:firstRow="1" w:lastRow="0" w:firstColumn="1" w:lastColumn="0" w:noHBand="0" w:noVBand="1"/>
      </w:tblPr>
      <w:tblGrid>
        <w:gridCol w:w="10459"/>
      </w:tblGrid>
      <w:tr w:rsidR="00286BC8" w:rsidRPr="00906AF4" w:rsidTr="76B3890F">
        <w:tc>
          <w:tcPr>
            <w:tcW w:w="10459" w:type="dxa"/>
            <w:shd w:val="clear" w:color="auto" w:fill="E2EFD9" w:themeFill="accent6" w:themeFillTint="33"/>
          </w:tcPr>
          <w:p w:rsidR="00286BC8" w:rsidRPr="00906AF4" w:rsidRDefault="44B0E767" w:rsidP="76B3890F">
            <w:pPr>
              <w:pStyle w:val="ListParagraph"/>
              <w:numPr>
                <w:ilvl w:val="0"/>
                <w:numId w:val="9"/>
              </w:numPr>
              <w:ind w:left="313"/>
              <w:rPr>
                <w:rFonts w:ascii="Arial" w:hAnsi="Arial" w:cs="Arial"/>
                <w:b/>
                <w:bCs/>
                <w:sz w:val="24"/>
                <w:szCs w:val="24"/>
              </w:rPr>
            </w:pPr>
            <w:r w:rsidRPr="76B3890F">
              <w:rPr>
                <w:rFonts w:ascii="Arial" w:hAnsi="Arial" w:cs="Arial"/>
                <w:b/>
                <w:bCs/>
                <w:sz w:val="24"/>
                <w:szCs w:val="24"/>
              </w:rPr>
              <w:t xml:space="preserve">What / Who </w:t>
            </w:r>
            <w:r w:rsidR="09766B30" w:rsidRPr="76B3890F">
              <w:rPr>
                <w:rFonts w:ascii="Arial" w:hAnsi="Arial" w:cs="Arial"/>
                <w:b/>
                <w:bCs/>
                <w:sz w:val="24"/>
                <w:szCs w:val="24"/>
              </w:rPr>
              <w:t xml:space="preserve">reduces the risk and </w:t>
            </w:r>
            <w:r w:rsidR="4794764D" w:rsidRPr="76B3890F">
              <w:rPr>
                <w:rFonts w:ascii="Arial" w:hAnsi="Arial" w:cs="Arial"/>
                <w:b/>
                <w:bCs/>
                <w:sz w:val="24"/>
                <w:szCs w:val="24"/>
              </w:rPr>
              <w:t>where</w:t>
            </w:r>
            <w:r w:rsidR="09766B30" w:rsidRPr="76B3890F">
              <w:rPr>
                <w:rFonts w:ascii="Arial" w:hAnsi="Arial" w:cs="Arial"/>
                <w:b/>
                <w:bCs/>
                <w:sz w:val="24"/>
                <w:szCs w:val="24"/>
              </w:rPr>
              <w:t xml:space="preserve"> do I feel safe?</w:t>
            </w:r>
          </w:p>
        </w:tc>
      </w:tr>
      <w:tr w:rsidR="00286BC8" w:rsidRPr="004A4D15" w:rsidTr="76B3890F">
        <w:tc>
          <w:tcPr>
            <w:tcW w:w="10459" w:type="dxa"/>
            <w:shd w:val="clear" w:color="auto" w:fill="E2EFD9" w:themeFill="accent6" w:themeFillTint="33"/>
          </w:tcPr>
          <w:p w:rsidR="00703FDD" w:rsidRDefault="00703FDD" w:rsidP="76B3890F">
            <w:pPr>
              <w:rPr>
                <w:rFonts w:ascii="Arial" w:hAnsi="Arial" w:cs="Arial"/>
                <w:i/>
                <w:iCs/>
                <w:sz w:val="24"/>
                <w:szCs w:val="24"/>
              </w:rPr>
            </w:pPr>
            <w:r w:rsidRPr="76B3890F">
              <w:rPr>
                <w:rFonts w:ascii="Arial" w:hAnsi="Arial" w:cs="Arial"/>
                <w:i/>
                <w:iCs/>
                <w:sz w:val="24"/>
                <w:szCs w:val="24"/>
              </w:rPr>
              <w:t>From your understanding and your work with me:</w:t>
            </w:r>
          </w:p>
          <w:p w:rsidR="00286BC8" w:rsidRPr="00703FDD" w:rsidRDefault="6E2396DC" w:rsidP="76B3890F">
            <w:pPr>
              <w:pStyle w:val="ListParagraph"/>
              <w:numPr>
                <w:ilvl w:val="0"/>
                <w:numId w:val="12"/>
              </w:numPr>
              <w:rPr>
                <w:rFonts w:ascii="Arial" w:hAnsi="Arial" w:cs="Arial"/>
                <w:i/>
                <w:iCs/>
                <w:sz w:val="24"/>
                <w:szCs w:val="24"/>
              </w:rPr>
            </w:pPr>
            <w:r w:rsidRPr="76B3890F">
              <w:rPr>
                <w:rFonts w:ascii="Arial" w:hAnsi="Arial" w:cs="Arial"/>
                <w:i/>
                <w:iCs/>
                <w:sz w:val="24"/>
                <w:szCs w:val="24"/>
              </w:rPr>
              <w:t>Who or what is currently in place that has, over time directly address</w:t>
            </w:r>
            <w:r w:rsidR="070EA1A1" w:rsidRPr="76B3890F">
              <w:rPr>
                <w:rFonts w:ascii="Arial" w:hAnsi="Arial" w:cs="Arial"/>
                <w:i/>
                <w:iCs/>
                <w:sz w:val="24"/>
                <w:szCs w:val="24"/>
              </w:rPr>
              <w:t>ed areas of risk for me?</w:t>
            </w:r>
          </w:p>
          <w:p w:rsidR="009D6CFC" w:rsidRPr="00703FDD" w:rsidRDefault="30F518E4" w:rsidP="76B3890F">
            <w:pPr>
              <w:pStyle w:val="ListParagraph"/>
              <w:numPr>
                <w:ilvl w:val="0"/>
                <w:numId w:val="12"/>
              </w:numPr>
              <w:rPr>
                <w:rFonts w:ascii="Arial" w:hAnsi="Arial" w:cs="Arial"/>
                <w:i/>
                <w:iCs/>
                <w:sz w:val="24"/>
                <w:szCs w:val="24"/>
              </w:rPr>
            </w:pPr>
            <w:r w:rsidRPr="76B3890F">
              <w:rPr>
                <w:rFonts w:ascii="Arial" w:hAnsi="Arial" w:cs="Arial"/>
                <w:i/>
                <w:iCs/>
                <w:sz w:val="24"/>
                <w:szCs w:val="24"/>
              </w:rPr>
              <w:t>What positive attributes and resources either within or outside the family are there that over time could be bult on to provide a safer environment for me?</w:t>
            </w:r>
          </w:p>
          <w:p w:rsidR="008D62AA" w:rsidRPr="00703FDD" w:rsidRDefault="30F518E4" w:rsidP="76B3890F">
            <w:pPr>
              <w:pStyle w:val="ListParagraph"/>
              <w:numPr>
                <w:ilvl w:val="0"/>
                <w:numId w:val="12"/>
              </w:numPr>
              <w:rPr>
                <w:rFonts w:ascii="Arial" w:hAnsi="Arial" w:cs="Arial"/>
                <w:i/>
                <w:iCs/>
                <w:sz w:val="24"/>
                <w:szCs w:val="24"/>
              </w:rPr>
            </w:pPr>
            <w:r w:rsidRPr="76B3890F">
              <w:rPr>
                <w:rFonts w:ascii="Arial" w:hAnsi="Arial" w:cs="Arial"/>
                <w:i/>
                <w:iCs/>
                <w:sz w:val="24"/>
                <w:szCs w:val="24"/>
              </w:rPr>
              <w:t xml:space="preserve">For Police:  </w:t>
            </w:r>
            <w:r w:rsidR="070EA1A1" w:rsidRPr="76B3890F">
              <w:rPr>
                <w:rFonts w:ascii="Arial" w:hAnsi="Arial" w:cs="Arial"/>
                <w:i/>
                <w:iCs/>
                <w:sz w:val="24"/>
                <w:szCs w:val="24"/>
              </w:rPr>
              <w:t xml:space="preserve">Are there any criminal/civil orders, </w:t>
            </w:r>
            <w:r w:rsidR="00703FDD" w:rsidRPr="76B3890F">
              <w:rPr>
                <w:rFonts w:ascii="Arial" w:hAnsi="Arial" w:cs="Arial"/>
                <w:i/>
                <w:iCs/>
                <w:sz w:val="24"/>
                <w:szCs w:val="24"/>
              </w:rPr>
              <w:t>intervention,</w:t>
            </w:r>
            <w:r w:rsidR="070EA1A1" w:rsidRPr="76B3890F">
              <w:rPr>
                <w:rFonts w:ascii="Arial" w:hAnsi="Arial" w:cs="Arial"/>
                <w:i/>
                <w:iCs/>
                <w:sz w:val="24"/>
                <w:szCs w:val="24"/>
              </w:rPr>
              <w:t xml:space="preserve"> or disruption activities in place to </w:t>
            </w:r>
            <w:r w:rsidR="49EB9AD2" w:rsidRPr="76B3890F">
              <w:rPr>
                <w:rFonts w:ascii="Arial" w:hAnsi="Arial" w:cs="Arial"/>
                <w:i/>
                <w:iCs/>
                <w:sz w:val="24"/>
                <w:szCs w:val="24"/>
              </w:rPr>
              <w:t>help reduce risk for me?</w:t>
            </w:r>
            <w:r w:rsidR="0CD98F0A" w:rsidRPr="76B3890F">
              <w:rPr>
                <w:rFonts w:ascii="Arial" w:hAnsi="Arial" w:cs="Arial"/>
                <w:i/>
                <w:iCs/>
                <w:sz w:val="24"/>
                <w:szCs w:val="24"/>
              </w:rPr>
              <w:t xml:space="preserve"> How can the source of risk be disrupted?</w:t>
            </w:r>
          </w:p>
          <w:p w:rsidR="00A95918" w:rsidRPr="004D63C4" w:rsidRDefault="49EB9AD2" w:rsidP="76B3890F">
            <w:pPr>
              <w:pStyle w:val="ListParagraph"/>
              <w:numPr>
                <w:ilvl w:val="0"/>
                <w:numId w:val="12"/>
              </w:numPr>
              <w:rPr>
                <w:rFonts w:ascii="Arial" w:hAnsi="Arial" w:cs="Arial"/>
                <w:i/>
                <w:iCs/>
                <w:sz w:val="24"/>
                <w:szCs w:val="24"/>
              </w:rPr>
            </w:pPr>
            <w:r w:rsidRPr="76B3890F">
              <w:rPr>
                <w:rFonts w:ascii="Arial" w:hAnsi="Arial" w:cs="Arial"/>
                <w:i/>
                <w:iCs/>
                <w:sz w:val="24"/>
                <w:szCs w:val="24"/>
              </w:rPr>
              <w:t>What is the impact on me?</w:t>
            </w:r>
          </w:p>
          <w:p w:rsidR="0079117A" w:rsidRPr="004D63C4" w:rsidRDefault="1D4BBD23" w:rsidP="76B3890F">
            <w:pPr>
              <w:pStyle w:val="ListParagraph"/>
              <w:numPr>
                <w:ilvl w:val="0"/>
                <w:numId w:val="12"/>
              </w:numPr>
              <w:rPr>
                <w:rFonts w:ascii="Arial" w:hAnsi="Arial" w:cs="Arial"/>
                <w:i/>
                <w:iCs/>
                <w:sz w:val="24"/>
                <w:szCs w:val="24"/>
              </w:rPr>
            </w:pPr>
            <w:r w:rsidRPr="76B3890F">
              <w:rPr>
                <w:rFonts w:ascii="Arial" w:hAnsi="Arial" w:cs="Arial"/>
                <w:i/>
                <w:iCs/>
                <w:sz w:val="24"/>
                <w:szCs w:val="24"/>
              </w:rPr>
              <w:t>Have I felt a need to act in a way that could pose risk to others?</w:t>
            </w:r>
          </w:p>
          <w:p w:rsidR="00A95918" w:rsidRPr="007B7974" w:rsidRDefault="49EB9AD2" w:rsidP="76B3890F">
            <w:pPr>
              <w:pStyle w:val="ListParagraph"/>
              <w:numPr>
                <w:ilvl w:val="0"/>
                <w:numId w:val="12"/>
              </w:numPr>
              <w:rPr>
                <w:rFonts w:ascii="Arial" w:hAnsi="Arial" w:cs="Arial"/>
                <w:sz w:val="24"/>
                <w:szCs w:val="24"/>
              </w:rPr>
            </w:pPr>
            <w:r w:rsidRPr="76B3890F">
              <w:rPr>
                <w:rFonts w:ascii="Arial" w:hAnsi="Arial" w:cs="Arial"/>
                <w:i/>
                <w:iCs/>
                <w:sz w:val="24"/>
                <w:szCs w:val="24"/>
              </w:rPr>
              <w:t>Please consider the risk to me from inside and outside my family home</w:t>
            </w:r>
            <w:r w:rsidR="2A896BAE" w:rsidRPr="76B3890F">
              <w:rPr>
                <w:rFonts w:ascii="Arial" w:hAnsi="Arial" w:cs="Arial"/>
                <w:i/>
                <w:iCs/>
                <w:sz w:val="24"/>
                <w:szCs w:val="24"/>
              </w:rPr>
              <w:t xml:space="preserve"> and </w:t>
            </w:r>
            <w:r w:rsidR="1D4BBD23" w:rsidRPr="76B3890F">
              <w:rPr>
                <w:rFonts w:ascii="Arial" w:hAnsi="Arial" w:cs="Arial"/>
                <w:i/>
                <w:iCs/>
                <w:sz w:val="24"/>
                <w:szCs w:val="24"/>
              </w:rPr>
              <w:t>if I have or may act in a way that could</w:t>
            </w:r>
            <w:r w:rsidR="2A896BAE" w:rsidRPr="76B3890F">
              <w:rPr>
                <w:rFonts w:ascii="Arial" w:hAnsi="Arial" w:cs="Arial"/>
                <w:i/>
                <w:iCs/>
                <w:sz w:val="24"/>
                <w:szCs w:val="24"/>
              </w:rPr>
              <w:t xml:space="preserve"> pose</w:t>
            </w:r>
            <w:r w:rsidR="1D4BBD23" w:rsidRPr="76B3890F">
              <w:rPr>
                <w:rFonts w:ascii="Arial" w:hAnsi="Arial" w:cs="Arial"/>
                <w:i/>
                <w:iCs/>
                <w:sz w:val="24"/>
                <w:szCs w:val="24"/>
              </w:rPr>
              <w:t xml:space="preserve"> risk</w:t>
            </w:r>
            <w:r w:rsidR="2A896BAE" w:rsidRPr="76B3890F">
              <w:rPr>
                <w:rFonts w:ascii="Arial" w:hAnsi="Arial" w:cs="Arial"/>
                <w:i/>
                <w:iCs/>
                <w:sz w:val="24"/>
                <w:szCs w:val="24"/>
              </w:rPr>
              <w:t xml:space="preserve"> to others </w:t>
            </w:r>
          </w:p>
        </w:tc>
      </w:tr>
      <w:tr w:rsidR="00286BC8" w:rsidRPr="004A4D15" w:rsidTr="76B3890F">
        <w:sdt>
          <w:sdtPr>
            <w:rPr>
              <w:rFonts w:ascii="Arial" w:hAnsi="Arial" w:cs="Arial"/>
              <w:sz w:val="24"/>
              <w:szCs w:val="24"/>
            </w:rPr>
            <w:id w:val="349228104"/>
            <w:placeholder>
              <w:docPart w:val="D1CBF3D4C3834E428C1558E482C14D9E"/>
            </w:placeholder>
            <w:showingPlcHdr/>
          </w:sdtPr>
          <w:sdtEndPr/>
          <w:sdtContent>
            <w:tc>
              <w:tcPr>
                <w:tcW w:w="10459" w:type="dxa"/>
              </w:tcPr>
              <w:p w:rsidR="00286BC8" w:rsidRPr="004A4D15" w:rsidRDefault="16DEED9A" w:rsidP="76B3890F">
                <w:pPr>
                  <w:rPr>
                    <w:rFonts w:ascii="Arial" w:hAnsi="Arial" w:cs="Arial"/>
                    <w:sz w:val="24"/>
                    <w:szCs w:val="24"/>
                  </w:rPr>
                </w:pPr>
                <w:r w:rsidRPr="76B3890F">
                  <w:rPr>
                    <w:rStyle w:val="PlaceholderText"/>
                    <w:rFonts w:ascii="Arial" w:hAnsi="Arial" w:cs="Arial"/>
                    <w:sz w:val="24"/>
                    <w:szCs w:val="24"/>
                  </w:rPr>
                  <w:t>Click or tap here to enter text.</w:t>
                </w:r>
              </w:p>
            </w:tc>
          </w:sdtContent>
        </w:sdt>
      </w:tr>
    </w:tbl>
    <w:p w:rsidR="00286BC8" w:rsidRDefault="00286BC8"/>
    <w:tbl>
      <w:tblPr>
        <w:tblStyle w:val="TableGrid"/>
        <w:tblW w:w="0" w:type="auto"/>
        <w:tblLook w:val="04A0" w:firstRow="1" w:lastRow="0" w:firstColumn="1" w:lastColumn="0" w:noHBand="0" w:noVBand="1"/>
      </w:tblPr>
      <w:tblGrid>
        <w:gridCol w:w="10459"/>
      </w:tblGrid>
      <w:tr w:rsidR="00286BC8" w:rsidRPr="00906AF4" w:rsidTr="76B3890F">
        <w:tc>
          <w:tcPr>
            <w:tcW w:w="10459" w:type="dxa"/>
            <w:shd w:val="clear" w:color="auto" w:fill="E2EFD9" w:themeFill="accent6" w:themeFillTint="33"/>
          </w:tcPr>
          <w:p w:rsidR="00286BC8" w:rsidRPr="00906AF4" w:rsidRDefault="60EA26A1" w:rsidP="76B3890F">
            <w:pPr>
              <w:pStyle w:val="ListParagraph"/>
              <w:numPr>
                <w:ilvl w:val="0"/>
                <w:numId w:val="9"/>
              </w:numPr>
              <w:ind w:left="313"/>
              <w:rPr>
                <w:rFonts w:ascii="Arial" w:hAnsi="Arial" w:cs="Arial"/>
                <w:b/>
                <w:bCs/>
                <w:sz w:val="24"/>
                <w:szCs w:val="24"/>
              </w:rPr>
            </w:pPr>
            <w:r w:rsidRPr="76B3890F">
              <w:rPr>
                <w:rFonts w:ascii="Arial" w:hAnsi="Arial" w:cs="Arial"/>
                <w:b/>
                <w:bCs/>
                <w:sz w:val="24"/>
                <w:szCs w:val="24"/>
              </w:rPr>
              <w:t>What do you need to know more about?</w:t>
            </w:r>
          </w:p>
        </w:tc>
      </w:tr>
      <w:tr w:rsidR="00286BC8" w:rsidRPr="004A4D15" w:rsidTr="76B3890F">
        <w:tc>
          <w:tcPr>
            <w:tcW w:w="10459" w:type="dxa"/>
            <w:shd w:val="clear" w:color="auto" w:fill="E2EFD9" w:themeFill="accent6" w:themeFillTint="33"/>
          </w:tcPr>
          <w:p w:rsidR="00286BC8" w:rsidRDefault="6C3EB5AC" w:rsidP="76B3890F">
            <w:pPr>
              <w:rPr>
                <w:rFonts w:ascii="Arial" w:hAnsi="Arial" w:cs="Arial"/>
                <w:i/>
                <w:iCs/>
                <w:sz w:val="24"/>
                <w:szCs w:val="24"/>
              </w:rPr>
            </w:pPr>
            <w:r w:rsidRPr="76B3890F">
              <w:rPr>
                <w:rFonts w:ascii="Arial" w:hAnsi="Arial" w:cs="Arial"/>
                <w:i/>
                <w:iCs/>
                <w:sz w:val="24"/>
                <w:szCs w:val="24"/>
              </w:rPr>
              <w:t>Is there anything you are unsure or don’t know enough about?</w:t>
            </w:r>
          </w:p>
          <w:p w:rsidR="006B341C" w:rsidRPr="00F834B9" w:rsidRDefault="4B6BDD59" w:rsidP="76B3890F">
            <w:pPr>
              <w:rPr>
                <w:rFonts w:ascii="Arial" w:hAnsi="Arial" w:cs="Arial"/>
                <w:i/>
                <w:iCs/>
                <w:sz w:val="24"/>
                <w:szCs w:val="24"/>
              </w:rPr>
            </w:pPr>
            <w:r w:rsidRPr="76B3890F">
              <w:rPr>
                <w:rFonts w:ascii="Arial" w:hAnsi="Arial" w:cs="Arial"/>
                <w:i/>
                <w:iCs/>
                <w:sz w:val="24"/>
                <w:szCs w:val="24"/>
              </w:rPr>
              <w:t>Have you been able to get all relevant information from records or partner agencies? If not, what is the barrier?</w:t>
            </w:r>
          </w:p>
        </w:tc>
      </w:tr>
      <w:tr w:rsidR="00286BC8" w:rsidRPr="004A4D15" w:rsidTr="76B3890F">
        <w:sdt>
          <w:sdtPr>
            <w:rPr>
              <w:rFonts w:ascii="Arial" w:hAnsi="Arial" w:cs="Arial"/>
              <w:sz w:val="24"/>
              <w:szCs w:val="24"/>
            </w:rPr>
            <w:id w:val="-2041575583"/>
            <w:placeholder>
              <w:docPart w:val="948F397CF58A47CC911758C975AC5D4D"/>
            </w:placeholder>
            <w:showingPlcHdr/>
          </w:sdtPr>
          <w:sdtEndPr/>
          <w:sdtContent>
            <w:tc>
              <w:tcPr>
                <w:tcW w:w="10459" w:type="dxa"/>
              </w:tcPr>
              <w:p w:rsidR="00286BC8" w:rsidRPr="004A4D15" w:rsidRDefault="16DEED9A" w:rsidP="76B3890F">
                <w:pPr>
                  <w:rPr>
                    <w:rFonts w:ascii="Arial" w:hAnsi="Arial" w:cs="Arial"/>
                    <w:sz w:val="24"/>
                    <w:szCs w:val="24"/>
                  </w:rPr>
                </w:pPr>
                <w:r w:rsidRPr="76B3890F">
                  <w:rPr>
                    <w:rStyle w:val="PlaceholderText"/>
                    <w:rFonts w:ascii="Arial" w:hAnsi="Arial" w:cs="Arial"/>
                    <w:sz w:val="24"/>
                    <w:szCs w:val="24"/>
                  </w:rPr>
                  <w:t>Click or tap here to enter text.</w:t>
                </w:r>
              </w:p>
            </w:tc>
          </w:sdtContent>
        </w:sdt>
      </w:tr>
    </w:tbl>
    <w:p w:rsidR="00286BC8" w:rsidRDefault="00286BC8"/>
    <w:tbl>
      <w:tblPr>
        <w:tblStyle w:val="TableGrid"/>
        <w:tblW w:w="0" w:type="auto"/>
        <w:tblLook w:val="04A0" w:firstRow="1" w:lastRow="0" w:firstColumn="1" w:lastColumn="0" w:noHBand="0" w:noVBand="1"/>
      </w:tblPr>
      <w:tblGrid>
        <w:gridCol w:w="10459"/>
      </w:tblGrid>
      <w:tr w:rsidR="00286BC8" w:rsidRPr="006B341C" w:rsidTr="76B3890F">
        <w:tc>
          <w:tcPr>
            <w:tcW w:w="10459" w:type="dxa"/>
            <w:shd w:val="clear" w:color="auto" w:fill="E2EFD9" w:themeFill="accent6" w:themeFillTint="33"/>
          </w:tcPr>
          <w:p w:rsidR="00286BC8" w:rsidRPr="006B341C" w:rsidRDefault="4B6BDD59" w:rsidP="76B3890F">
            <w:pPr>
              <w:pStyle w:val="ListParagraph"/>
              <w:numPr>
                <w:ilvl w:val="0"/>
                <w:numId w:val="9"/>
              </w:numPr>
              <w:ind w:left="313"/>
              <w:rPr>
                <w:rFonts w:ascii="Arial" w:hAnsi="Arial" w:cs="Arial"/>
                <w:b/>
                <w:bCs/>
                <w:sz w:val="24"/>
                <w:szCs w:val="24"/>
              </w:rPr>
            </w:pPr>
            <w:r w:rsidRPr="76B3890F">
              <w:rPr>
                <w:rFonts w:ascii="Arial" w:hAnsi="Arial" w:cs="Arial"/>
                <w:b/>
                <w:bCs/>
                <w:sz w:val="24"/>
                <w:szCs w:val="24"/>
              </w:rPr>
              <w:t>What is your understanding of my views, wishes and feelings?</w:t>
            </w:r>
          </w:p>
        </w:tc>
      </w:tr>
      <w:tr w:rsidR="00286BC8" w:rsidRPr="004A4D15" w:rsidTr="76B3890F">
        <w:tc>
          <w:tcPr>
            <w:tcW w:w="10459" w:type="dxa"/>
            <w:shd w:val="clear" w:color="auto" w:fill="E2EFD9" w:themeFill="accent6" w:themeFillTint="33"/>
          </w:tcPr>
          <w:p w:rsidR="00286BC8" w:rsidRPr="004A4D15" w:rsidRDefault="3B087F22" w:rsidP="76B3890F">
            <w:pPr>
              <w:jc w:val="left"/>
              <w:rPr>
                <w:rFonts w:ascii="Arial" w:hAnsi="Arial" w:cs="Arial"/>
                <w:sz w:val="24"/>
                <w:szCs w:val="24"/>
              </w:rPr>
            </w:pPr>
            <w:r w:rsidRPr="76B3890F">
              <w:rPr>
                <w:rFonts w:ascii="Arial" w:hAnsi="Arial" w:cs="Arial"/>
                <w:i/>
                <w:iCs/>
                <w:sz w:val="24"/>
                <w:szCs w:val="24"/>
              </w:rPr>
              <w:t xml:space="preserve">What is your understanding of my voice from </w:t>
            </w:r>
            <w:r w:rsidR="0CD8F14B" w:rsidRPr="76B3890F">
              <w:rPr>
                <w:rFonts w:ascii="Arial" w:hAnsi="Arial" w:cs="Arial"/>
                <w:i/>
                <w:iCs/>
                <w:sz w:val="24"/>
                <w:szCs w:val="24"/>
              </w:rPr>
              <w:t>your intervention</w:t>
            </w:r>
            <w:r w:rsidR="32337B31" w:rsidRPr="76B3890F">
              <w:rPr>
                <w:rFonts w:ascii="Arial" w:hAnsi="Arial" w:cs="Arial"/>
                <w:i/>
                <w:iCs/>
                <w:sz w:val="24"/>
                <w:szCs w:val="24"/>
              </w:rPr>
              <w:t xml:space="preserve"> </w:t>
            </w:r>
            <w:r w:rsidR="0CD8F14B" w:rsidRPr="76B3890F">
              <w:rPr>
                <w:rFonts w:ascii="Arial" w:hAnsi="Arial" w:cs="Arial"/>
                <w:i/>
                <w:iCs/>
                <w:sz w:val="24"/>
                <w:szCs w:val="24"/>
              </w:rPr>
              <w:t>/</w:t>
            </w:r>
            <w:r w:rsidR="32337B31" w:rsidRPr="76B3890F">
              <w:rPr>
                <w:rFonts w:ascii="Arial" w:hAnsi="Arial" w:cs="Arial"/>
                <w:i/>
                <w:iCs/>
                <w:sz w:val="24"/>
                <w:szCs w:val="24"/>
              </w:rPr>
              <w:t xml:space="preserve"> </w:t>
            </w:r>
            <w:r w:rsidR="0CD8F14B" w:rsidRPr="76B3890F">
              <w:rPr>
                <w:rFonts w:ascii="Arial" w:hAnsi="Arial" w:cs="Arial"/>
                <w:i/>
                <w:iCs/>
                <w:sz w:val="24"/>
                <w:szCs w:val="24"/>
              </w:rPr>
              <w:t>assessment</w:t>
            </w:r>
            <w:r w:rsidR="32337B31" w:rsidRPr="76B3890F">
              <w:rPr>
                <w:rFonts w:ascii="Arial" w:hAnsi="Arial" w:cs="Arial"/>
                <w:i/>
                <w:iCs/>
                <w:sz w:val="24"/>
                <w:szCs w:val="24"/>
              </w:rPr>
              <w:t xml:space="preserve"> </w:t>
            </w:r>
            <w:r w:rsidR="0CD8F14B" w:rsidRPr="76B3890F">
              <w:rPr>
                <w:rFonts w:ascii="Arial" w:hAnsi="Arial" w:cs="Arial"/>
                <w:i/>
                <w:iCs/>
                <w:sz w:val="24"/>
                <w:szCs w:val="24"/>
              </w:rPr>
              <w:t>/</w:t>
            </w:r>
            <w:r w:rsidR="32337B31" w:rsidRPr="76B3890F">
              <w:rPr>
                <w:rFonts w:ascii="Arial" w:hAnsi="Arial" w:cs="Arial"/>
                <w:i/>
                <w:iCs/>
                <w:sz w:val="24"/>
                <w:szCs w:val="24"/>
              </w:rPr>
              <w:t xml:space="preserve"> </w:t>
            </w:r>
            <w:r w:rsidR="0CD8F14B" w:rsidRPr="76B3890F">
              <w:rPr>
                <w:rFonts w:ascii="Arial" w:hAnsi="Arial" w:cs="Arial"/>
                <w:i/>
                <w:iCs/>
                <w:sz w:val="24"/>
                <w:szCs w:val="24"/>
              </w:rPr>
              <w:t>investigation</w:t>
            </w:r>
            <w:r w:rsidR="32337B31" w:rsidRPr="76B3890F">
              <w:rPr>
                <w:rFonts w:ascii="Arial" w:hAnsi="Arial" w:cs="Arial"/>
                <w:i/>
                <w:iCs/>
                <w:sz w:val="24"/>
                <w:szCs w:val="24"/>
              </w:rPr>
              <w:t xml:space="preserve"> </w:t>
            </w:r>
            <w:r w:rsidR="0CD8F14B" w:rsidRPr="76B3890F">
              <w:rPr>
                <w:rFonts w:ascii="Arial" w:hAnsi="Arial" w:cs="Arial"/>
                <w:i/>
                <w:iCs/>
                <w:sz w:val="24"/>
                <w:szCs w:val="24"/>
              </w:rPr>
              <w:t>/</w:t>
            </w:r>
            <w:r w:rsidR="32337B31" w:rsidRPr="76B3890F">
              <w:rPr>
                <w:rFonts w:ascii="Arial" w:hAnsi="Arial" w:cs="Arial"/>
                <w:i/>
                <w:iCs/>
                <w:sz w:val="24"/>
                <w:szCs w:val="24"/>
              </w:rPr>
              <w:t xml:space="preserve"> </w:t>
            </w:r>
            <w:r w:rsidR="0CD8F14B" w:rsidRPr="76B3890F">
              <w:rPr>
                <w:rFonts w:ascii="Arial" w:hAnsi="Arial" w:cs="Arial"/>
                <w:i/>
                <w:iCs/>
                <w:sz w:val="24"/>
                <w:szCs w:val="24"/>
              </w:rPr>
              <w:t>disruption work</w:t>
            </w:r>
            <w:r w:rsidR="32337B31" w:rsidRPr="76B3890F">
              <w:rPr>
                <w:rFonts w:ascii="Arial" w:hAnsi="Arial" w:cs="Arial"/>
                <w:i/>
                <w:iCs/>
                <w:sz w:val="24"/>
                <w:szCs w:val="24"/>
              </w:rPr>
              <w:t xml:space="preserve"> and/or observations of me </w:t>
            </w:r>
            <w:r w:rsidR="3C2570ED" w:rsidRPr="76B3890F">
              <w:rPr>
                <w:rFonts w:ascii="Arial" w:hAnsi="Arial" w:cs="Arial"/>
                <w:i/>
                <w:iCs/>
                <w:sz w:val="24"/>
                <w:szCs w:val="24"/>
              </w:rPr>
              <w:t>in relation to the current risks</w:t>
            </w:r>
            <w:r w:rsidRPr="76B3890F">
              <w:rPr>
                <w:rFonts w:ascii="Arial" w:hAnsi="Arial" w:cs="Arial"/>
                <w:i/>
                <w:iCs/>
                <w:sz w:val="24"/>
                <w:szCs w:val="24"/>
              </w:rPr>
              <w:t>?</w:t>
            </w:r>
          </w:p>
        </w:tc>
      </w:tr>
      <w:tr w:rsidR="00286BC8" w:rsidRPr="004A4D15" w:rsidTr="76B3890F">
        <w:sdt>
          <w:sdtPr>
            <w:rPr>
              <w:rFonts w:ascii="Arial" w:hAnsi="Arial" w:cs="Arial"/>
              <w:sz w:val="24"/>
              <w:szCs w:val="24"/>
            </w:rPr>
            <w:id w:val="792783439"/>
            <w:placeholder>
              <w:docPart w:val="C2E1AA259C3446E9B565C5CD6229E71F"/>
            </w:placeholder>
            <w:showingPlcHdr/>
          </w:sdtPr>
          <w:sdtEndPr/>
          <w:sdtContent>
            <w:tc>
              <w:tcPr>
                <w:tcW w:w="10459" w:type="dxa"/>
              </w:tcPr>
              <w:p w:rsidR="00286BC8" w:rsidRPr="004A4D15" w:rsidRDefault="16DEED9A" w:rsidP="76B3890F">
                <w:pPr>
                  <w:rPr>
                    <w:rFonts w:ascii="Arial" w:hAnsi="Arial" w:cs="Arial"/>
                    <w:sz w:val="24"/>
                    <w:szCs w:val="24"/>
                  </w:rPr>
                </w:pPr>
                <w:r w:rsidRPr="76B3890F">
                  <w:rPr>
                    <w:rStyle w:val="PlaceholderText"/>
                    <w:rFonts w:ascii="Arial" w:hAnsi="Arial" w:cs="Arial"/>
                    <w:sz w:val="24"/>
                    <w:szCs w:val="24"/>
                  </w:rPr>
                  <w:t>Click or tap here to enter text.</w:t>
                </w:r>
              </w:p>
            </w:tc>
          </w:sdtContent>
        </w:sdt>
      </w:tr>
    </w:tbl>
    <w:p w:rsidR="00286BC8" w:rsidRDefault="00286BC8"/>
    <w:tbl>
      <w:tblPr>
        <w:tblStyle w:val="TableGrid"/>
        <w:tblW w:w="0" w:type="auto"/>
        <w:tblLook w:val="04A0" w:firstRow="1" w:lastRow="0" w:firstColumn="1" w:lastColumn="0" w:noHBand="0" w:noVBand="1"/>
      </w:tblPr>
      <w:tblGrid>
        <w:gridCol w:w="10459"/>
      </w:tblGrid>
      <w:tr w:rsidR="00FE2C42" w:rsidRPr="0050322E" w:rsidTr="76B3890F">
        <w:tc>
          <w:tcPr>
            <w:tcW w:w="10459" w:type="dxa"/>
            <w:shd w:val="clear" w:color="auto" w:fill="E2EFD9" w:themeFill="accent6" w:themeFillTint="33"/>
          </w:tcPr>
          <w:p w:rsidR="00FE2C42" w:rsidRPr="0050322E" w:rsidRDefault="33DF1E09" w:rsidP="76B3890F">
            <w:pPr>
              <w:pStyle w:val="ListParagraph"/>
              <w:numPr>
                <w:ilvl w:val="0"/>
                <w:numId w:val="9"/>
              </w:numPr>
              <w:ind w:left="313"/>
              <w:rPr>
                <w:rFonts w:ascii="Arial" w:hAnsi="Arial" w:cs="Arial"/>
                <w:b/>
                <w:bCs/>
                <w:sz w:val="24"/>
                <w:szCs w:val="24"/>
              </w:rPr>
            </w:pPr>
            <w:r w:rsidRPr="76B3890F">
              <w:rPr>
                <w:rFonts w:ascii="Arial" w:hAnsi="Arial" w:cs="Arial"/>
                <w:b/>
                <w:bCs/>
                <w:sz w:val="24"/>
                <w:szCs w:val="24"/>
              </w:rPr>
              <w:t xml:space="preserve">What </w:t>
            </w:r>
            <w:r w:rsidR="13071575" w:rsidRPr="76B3890F">
              <w:rPr>
                <w:rFonts w:ascii="Arial" w:hAnsi="Arial" w:cs="Arial"/>
                <w:b/>
                <w:bCs/>
                <w:sz w:val="24"/>
                <w:szCs w:val="24"/>
              </w:rPr>
              <w:t>will safe look</w:t>
            </w:r>
            <w:r w:rsidR="029F18C2" w:rsidRPr="76B3890F">
              <w:rPr>
                <w:rFonts w:ascii="Arial" w:hAnsi="Arial" w:cs="Arial"/>
                <w:b/>
                <w:bCs/>
                <w:sz w:val="24"/>
                <w:szCs w:val="24"/>
              </w:rPr>
              <w:t xml:space="preserve"> like</w:t>
            </w:r>
            <w:r w:rsidR="1D4BBD23" w:rsidRPr="76B3890F">
              <w:rPr>
                <w:rFonts w:ascii="Arial" w:hAnsi="Arial" w:cs="Arial"/>
                <w:b/>
                <w:bCs/>
                <w:sz w:val="24"/>
                <w:szCs w:val="24"/>
              </w:rPr>
              <w:t xml:space="preserve"> for me and others?</w:t>
            </w:r>
          </w:p>
        </w:tc>
      </w:tr>
      <w:tr w:rsidR="00FE2C42" w:rsidRPr="004A4D15" w:rsidTr="76B3890F">
        <w:tc>
          <w:tcPr>
            <w:tcW w:w="10459" w:type="dxa"/>
            <w:shd w:val="clear" w:color="auto" w:fill="E2EFD9" w:themeFill="accent6" w:themeFillTint="33"/>
          </w:tcPr>
          <w:p w:rsidR="00FE2C42" w:rsidRDefault="13071575" w:rsidP="76B3890F">
            <w:pPr>
              <w:rPr>
                <w:rFonts w:ascii="Arial" w:hAnsi="Arial" w:cs="Arial"/>
                <w:i/>
                <w:iCs/>
                <w:sz w:val="24"/>
                <w:szCs w:val="24"/>
              </w:rPr>
            </w:pPr>
            <w:r w:rsidRPr="76B3890F">
              <w:rPr>
                <w:rFonts w:ascii="Arial" w:hAnsi="Arial" w:cs="Arial"/>
                <w:i/>
                <w:iCs/>
                <w:sz w:val="24"/>
                <w:szCs w:val="24"/>
              </w:rPr>
              <w:t>Describe the improved outcomes for me?</w:t>
            </w:r>
          </w:p>
          <w:p w:rsidR="003A5BEE" w:rsidRDefault="13071575" w:rsidP="76B3890F">
            <w:pPr>
              <w:rPr>
                <w:rFonts w:ascii="Arial" w:hAnsi="Arial" w:cs="Arial"/>
                <w:i/>
                <w:iCs/>
                <w:sz w:val="24"/>
                <w:szCs w:val="24"/>
              </w:rPr>
            </w:pPr>
            <w:r w:rsidRPr="76B3890F">
              <w:rPr>
                <w:rFonts w:ascii="Arial" w:hAnsi="Arial" w:cs="Arial"/>
                <w:i/>
                <w:iCs/>
                <w:sz w:val="24"/>
                <w:szCs w:val="24"/>
              </w:rPr>
              <w:t xml:space="preserve">What specific support </w:t>
            </w:r>
            <w:r w:rsidR="06A254BB" w:rsidRPr="76B3890F">
              <w:rPr>
                <w:rFonts w:ascii="Arial" w:hAnsi="Arial" w:cs="Arial"/>
                <w:i/>
                <w:iCs/>
                <w:sz w:val="24"/>
                <w:szCs w:val="24"/>
              </w:rPr>
              <w:t xml:space="preserve">can </w:t>
            </w:r>
            <w:r w:rsidRPr="76B3890F">
              <w:rPr>
                <w:rFonts w:ascii="Arial" w:hAnsi="Arial" w:cs="Arial"/>
                <w:i/>
                <w:iCs/>
                <w:sz w:val="24"/>
                <w:szCs w:val="24"/>
              </w:rPr>
              <w:t>your agency provide to m</w:t>
            </w:r>
            <w:r w:rsidR="3C560C3F" w:rsidRPr="76B3890F">
              <w:rPr>
                <w:rFonts w:ascii="Arial" w:hAnsi="Arial" w:cs="Arial"/>
                <w:i/>
                <w:iCs/>
                <w:sz w:val="24"/>
                <w:szCs w:val="24"/>
              </w:rPr>
              <w:t>e, my family or to the context</w:t>
            </w:r>
            <w:r w:rsidR="3B3E9620" w:rsidRPr="76B3890F">
              <w:rPr>
                <w:rFonts w:ascii="Arial" w:hAnsi="Arial" w:cs="Arial"/>
                <w:i/>
                <w:iCs/>
                <w:sz w:val="24"/>
                <w:szCs w:val="24"/>
              </w:rPr>
              <w:t>?</w:t>
            </w:r>
          </w:p>
          <w:p w:rsidR="00C54B54" w:rsidRPr="003D1823" w:rsidRDefault="6EECE3D8" w:rsidP="76B3890F">
            <w:pPr>
              <w:rPr>
                <w:rFonts w:ascii="Arial" w:hAnsi="Arial" w:cs="Arial"/>
                <w:i/>
                <w:iCs/>
                <w:sz w:val="24"/>
                <w:szCs w:val="24"/>
              </w:rPr>
            </w:pPr>
            <w:r w:rsidRPr="76B3890F">
              <w:rPr>
                <w:rFonts w:ascii="Arial" w:hAnsi="Arial" w:cs="Arial"/>
                <w:i/>
                <w:iCs/>
                <w:sz w:val="24"/>
                <w:szCs w:val="24"/>
              </w:rPr>
              <w:t>Who will provide this support and by when?</w:t>
            </w:r>
            <w:r w:rsidR="3C560C3F" w:rsidRPr="76B3890F">
              <w:rPr>
                <w:rFonts w:ascii="Arial" w:hAnsi="Arial" w:cs="Arial"/>
                <w:i/>
                <w:iCs/>
                <w:sz w:val="24"/>
                <w:szCs w:val="24"/>
              </w:rPr>
              <w:t xml:space="preserve"> </w:t>
            </w:r>
          </w:p>
        </w:tc>
      </w:tr>
      <w:tr w:rsidR="00FE2C42" w:rsidRPr="004A4D15" w:rsidTr="76B3890F">
        <w:sdt>
          <w:sdtPr>
            <w:rPr>
              <w:rFonts w:ascii="Arial" w:hAnsi="Arial" w:cs="Arial"/>
              <w:sz w:val="24"/>
              <w:szCs w:val="24"/>
            </w:rPr>
            <w:id w:val="1576549992"/>
            <w:placeholder>
              <w:docPart w:val="AE087A28979A4356AAC082F55BF90C3C"/>
            </w:placeholder>
            <w:showingPlcHdr/>
          </w:sdtPr>
          <w:sdtEndPr/>
          <w:sdtContent>
            <w:tc>
              <w:tcPr>
                <w:tcW w:w="10459" w:type="dxa"/>
              </w:tcPr>
              <w:p w:rsidR="00FE2C42" w:rsidRPr="004A4D15" w:rsidRDefault="33DF1E09" w:rsidP="76B3890F">
                <w:pPr>
                  <w:rPr>
                    <w:rFonts w:ascii="Arial" w:hAnsi="Arial" w:cs="Arial"/>
                    <w:sz w:val="24"/>
                    <w:szCs w:val="24"/>
                  </w:rPr>
                </w:pPr>
                <w:r w:rsidRPr="76B3890F">
                  <w:rPr>
                    <w:rStyle w:val="PlaceholderText"/>
                    <w:rFonts w:ascii="Arial" w:hAnsi="Arial" w:cs="Arial"/>
                    <w:sz w:val="24"/>
                    <w:szCs w:val="24"/>
                  </w:rPr>
                  <w:t>Click or tap here to enter text.</w:t>
                </w:r>
              </w:p>
            </w:tc>
          </w:sdtContent>
        </w:sdt>
      </w:tr>
    </w:tbl>
    <w:p w:rsidR="007B7974" w:rsidRDefault="007B7974" w:rsidP="009E5714">
      <w:pPr>
        <w:rPr>
          <w:rFonts w:ascii="Arial" w:hAnsi="Arial" w:cs="Arial"/>
          <w:b/>
          <w:bCs/>
          <w:sz w:val="24"/>
          <w:szCs w:val="24"/>
        </w:rPr>
      </w:pPr>
    </w:p>
    <w:p w:rsidR="009E5714" w:rsidRPr="009E5714" w:rsidRDefault="009E5714" w:rsidP="6DCB321F">
      <w:pPr>
        <w:rPr>
          <w:rFonts w:ascii="Arial" w:hAnsi="Arial" w:cs="Arial"/>
          <w:b/>
          <w:bCs/>
          <w:sz w:val="24"/>
          <w:szCs w:val="24"/>
          <w:u w:val="single"/>
        </w:rPr>
      </w:pPr>
      <w:r w:rsidRPr="76B3890F">
        <w:rPr>
          <w:rFonts w:ascii="Arial" w:hAnsi="Arial" w:cs="Arial"/>
          <w:b/>
          <w:bCs/>
          <w:sz w:val="24"/>
          <w:szCs w:val="24"/>
        </w:rPr>
        <w:t>INFORMATION SHARING AND DATA PROTECTION</w:t>
      </w:r>
      <w:r w:rsidR="005632FC" w:rsidRPr="76B3890F">
        <w:rPr>
          <w:rFonts w:ascii="Arial" w:hAnsi="Arial" w:cs="Arial"/>
          <w:b/>
          <w:bCs/>
          <w:sz w:val="24"/>
          <w:szCs w:val="24"/>
        </w:rPr>
        <w:t xml:space="preserve"> (</w:t>
      </w:r>
      <w:r w:rsidR="00937E54" w:rsidRPr="76B3890F">
        <w:rPr>
          <w:rFonts w:ascii="Arial" w:hAnsi="Arial" w:cs="Arial"/>
          <w:b/>
          <w:bCs/>
          <w:sz w:val="24"/>
          <w:szCs w:val="24"/>
        </w:rPr>
        <w:t xml:space="preserve">Eclipse note – This section </w:t>
      </w:r>
      <w:r w:rsidR="00F658C4" w:rsidRPr="76B3890F">
        <w:rPr>
          <w:rFonts w:ascii="Arial" w:hAnsi="Arial" w:cs="Arial"/>
          <w:b/>
          <w:bCs/>
          <w:sz w:val="24"/>
          <w:szCs w:val="24"/>
        </w:rPr>
        <w:t xml:space="preserve">is NOT to be included </w:t>
      </w:r>
      <w:r w:rsidR="4CCCB194" w:rsidRPr="76B3890F">
        <w:rPr>
          <w:rFonts w:ascii="Arial" w:hAnsi="Arial" w:cs="Arial"/>
          <w:b/>
          <w:bCs/>
          <w:sz w:val="24"/>
          <w:szCs w:val="24"/>
        </w:rPr>
        <w:t>i</w:t>
      </w:r>
      <w:r w:rsidR="00F658C4" w:rsidRPr="76B3890F">
        <w:rPr>
          <w:rFonts w:ascii="Arial" w:hAnsi="Arial" w:cs="Arial"/>
          <w:b/>
          <w:bCs/>
          <w:sz w:val="24"/>
          <w:szCs w:val="24"/>
        </w:rPr>
        <w:t xml:space="preserve">n the outputs but should remain on the Eclipse Form. </w:t>
      </w:r>
      <w:r w:rsidR="002A3D97" w:rsidRPr="76B3890F">
        <w:rPr>
          <w:rFonts w:ascii="Arial" w:hAnsi="Arial" w:cs="Arial"/>
          <w:b/>
          <w:bCs/>
          <w:sz w:val="24"/>
          <w:szCs w:val="24"/>
          <w:u w:val="single"/>
        </w:rPr>
        <w:t>BUT keep signatures</w:t>
      </w:r>
      <w:r w:rsidR="00F658C4" w:rsidRPr="76B3890F">
        <w:rPr>
          <w:rFonts w:ascii="Arial" w:hAnsi="Arial" w:cs="Arial"/>
          <w:b/>
          <w:bCs/>
          <w:sz w:val="24"/>
          <w:szCs w:val="24"/>
          <w:u w:val="single"/>
        </w:rPr>
        <w:t xml:space="preserve"> on BOTH</w:t>
      </w:r>
      <w:r w:rsidR="005632FC" w:rsidRPr="76B3890F">
        <w:rPr>
          <w:rFonts w:ascii="Arial" w:hAnsi="Arial" w:cs="Arial"/>
          <w:b/>
          <w:bCs/>
          <w:sz w:val="24"/>
          <w:szCs w:val="24"/>
          <w:u w:val="single"/>
        </w:rPr>
        <w:t>)</w:t>
      </w:r>
    </w:p>
    <w:p w:rsidR="009E5714" w:rsidRPr="009E5714" w:rsidRDefault="009E5714" w:rsidP="009E5714">
      <w:pPr>
        <w:rPr>
          <w:rFonts w:ascii="Arial" w:hAnsi="Arial" w:cs="Arial"/>
          <w:sz w:val="24"/>
          <w:szCs w:val="24"/>
        </w:rPr>
      </w:pPr>
    </w:p>
    <w:p w:rsidR="009E5714" w:rsidRPr="009E5714" w:rsidRDefault="009E5714" w:rsidP="009E5714">
      <w:pPr>
        <w:rPr>
          <w:rFonts w:ascii="Arial" w:hAnsi="Arial" w:cs="Arial"/>
          <w:sz w:val="24"/>
          <w:szCs w:val="24"/>
        </w:rPr>
      </w:pPr>
      <w:r w:rsidRPr="76B3890F">
        <w:rPr>
          <w:rFonts w:ascii="Arial" w:hAnsi="Arial" w:cs="Arial"/>
          <w:sz w:val="24"/>
          <w:szCs w:val="24"/>
        </w:rPr>
        <w:t xml:space="preserve">The matters raised in this report are confidential to members of this conference and the agencies that they represent and should only be shared where relevant and necessary for the purpose of promoting the safeguarding and welfare of the children concerned. </w:t>
      </w:r>
    </w:p>
    <w:p w:rsidR="009E5714" w:rsidRPr="009E5714" w:rsidRDefault="009E5714" w:rsidP="009E5714">
      <w:pPr>
        <w:rPr>
          <w:rFonts w:ascii="Arial" w:hAnsi="Arial" w:cs="Arial"/>
          <w:sz w:val="24"/>
          <w:szCs w:val="24"/>
        </w:rPr>
      </w:pPr>
    </w:p>
    <w:p w:rsidR="009E5714" w:rsidRDefault="009E5714" w:rsidP="009E5714">
      <w:pPr>
        <w:rPr>
          <w:rFonts w:ascii="Arial" w:hAnsi="Arial" w:cs="Arial"/>
          <w:sz w:val="24"/>
          <w:szCs w:val="24"/>
        </w:rPr>
      </w:pPr>
      <w:r w:rsidRPr="76B3890F">
        <w:rPr>
          <w:rFonts w:ascii="Arial" w:hAnsi="Arial" w:cs="Arial"/>
          <w:sz w:val="24"/>
          <w:szCs w:val="24"/>
        </w:rPr>
        <w:t>If information needs to be shared with third parties then advice should be sought from the Conference Chair in the first instance.</w:t>
      </w:r>
    </w:p>
    <w:p w:rsidR="00511638" w:rsidRDefault="00511638" w:rsidP="009E5714">
      <w:pPr>
        <w:rPr>
          <w:rFonts w:ascii="Arial" w:hAnsi="Arial" w:cs="Arial"/>
          <w:sz w:val="24"/>
          <w:szCs w:val="24"/>
        </w:rPr>
      </w:pPr>
    </w:p>
    <w:tbl>
      <w:tblPr>
        <w:tblStyle w:val="TableGrid"/>
        <w:tblW w:w="10485" w:type="dxa"/>
        <w:tblLook w:val="04A0" w:firstRow="1" w:lastRow="0" w:firstColumn="1" w:lastColumn="0" w:noHBand="0" w:noVBand="1"/>
      </w:tblPr>
      <w:tblGrid>
        <w:gridCol w:w="3256"/>
        <w:gridCol w:w="7229"/>
      </w:tblGrid>
      <w:tr w:rsidR="00511638" w:rsidRPr="00FE2C42" w:rsidTr="76B3890F">
        <w:tc>
          <w:tcPr>
            <w:tcW w:w="10485" w:type="dxa"/>
            <w:gridSpan w:val="2"/>
            <w:shd w:val="clear" w:color="auto" w:fill="E2EFD9" w:themeFill="accent6" w:themeFillTint="33"/>
          </w:tcPr>
          <w:p w:rsidR="00511638" w:rsidRPr="00FE2C42" w:rsidRDefault="00511638" w:rsidP="00511638">
            <w:pPr>
              <w:pStyle w:val="BodyText"/>
              <w:tabs>
                <w:tab w:val="clear" w:pos="8100"/>
                <w:tab w:val="left" w:pos="7830"/>
              </w:tabs>
              <w:jc w:val="left"/>
              <w:rPr>
                <w:rFonts w:ascii="Arial" w:hAnsi="Arial" w:cs="Arial"/>
                <w:b/>
                <w:bCs/>
                <w:sz w:val="24"/>
                <w:szCs w:val="24"/>
              </w:rPr>
            </w:pPr>
            <w:r w:rsidRPr="76B3890F">
              <w:rPr>
                <w:rFonts w:ascii="Arial" w:hAnsi="Arial" w:cs="Arial"/>
                <w:b/>
                <w:bCs/>
                <w:sz w:val="24"/>
                <w:szCs w:val="24"/>
              </w:rPr>
              <w:t>This report must be shared with parents / carers / child/young person.  (At least 2 working days before an Initial Conference and at least 5 working days before a Review Conference).</w:t>
            </w:r>
          </w:p>
        </w:tc>
      </w:tr>
      <w:tr w:rsidR="00511638" w:rsidRPr="007E7E18" w:rsidTr="76B3890F">
        <w:tc>
          <w:tcPr>
            <w:tcW w:w="3256" w:type="dxa"/>
            <w:shd w:val="clear" w:color="auto" w:fill="E2EFD9" w:themeFill="accent6" w:themeFillTint="33"/>
          </w:tcPr>
          <w:p w:rsidR="00511638" w:rsidRPr="00BD2330" w:rsidRDefault="00511638" w:rsidP="00603CFF">
            <w:pPr>
              <w:pStyle w:val="BodyText"/>
              <w:tabs>
                <w:tab w:val="clear" w:pos="8100"/>
                <w:tab w:val="left" w:pos="7830"/>
              </w:tabs>
              <w:jc w:val="left"/>
              <w:rPr>
                <w:rFonts w:ascii="Arial" w:hAnsi="Arial" w:cs="Arial"/>
                <w:sz w:val="24"/>
                <w:szCs w:val="24"/>
              </w:rPr>
            </w:pPr>
            <w:r w:rsidRPr="76B3890F">
              <w:rPr>
                <w:rFonts w:ascii="Arial" w:hAnsi="Arial" w:cs="Arial"/>
                <w:sz w:val="24"/>
                <w:szCs w:val="24"/>
              </w:rPr>
              <w:t>Date report shared:</w:t>
            </w:r>
          </w:p>
        </w:tc>
        <w:sdt>
          <w:sdtPr>
            <w:rPr>
              <w:rFonts w:ascii="Arial" w:hAnsi="Arial" w:cs="Arial"/>
              <w:sz w:val="24"/>
              <w:szCs w:val="24"/>
            </w:rPr>
            <w:id w:val="2077701226"/>
            <w:placeholder>
              <w:docPart w:val="0F40CDF8AC8C4B949DFD6AFEF81E960F"/>
            </w:placeholder>
            <w:showingPlcHdr/>
            <w:date>
              <w:dateFormat w:val="dd/MM/yyyy"/>
              <w:lid w:val="en-GB"/>
              <w:storeMappedDataAs w:val="dateTime"/>
              <w:calendar w:val="gregorian"/>
            </w:date>
          </w:sdtPr>
          <w:sdtEndPr/>
          <w:sdtContent>
            <w:tc>
              <w:tcPr>
                <w:tcW w:w="7229" w:type="dxa"/>
              </w:tcPr>
              <w:p w:rsidR="00511638" w:rsidRPr="007E7E18" w:rsidRDefault="00511638" w:rsidP="00603CFF">
                <w:pPr>
                  <w:pStyle w:val="BodyText"/>
                  <w:tabs>
                    <w:tab w:val="clear" w:pos="8100"/>
                    <w:tab w:val="left" w:pos="7830"/>
                  </w:tabs>
                  <w:jc w:val="left"/>
                  <w:rPr>
                    <w:rFonts w:ascii="Arial" w:hAnsi="Arial" w:cs="Arial"/>
                    <w:sz w:val="24"/>
                    <w:szCs w:val="24"/>
                  </w:rPr>
                </w:pPr>
                <w:r w:rsidRPr="76B3890F">
                  <w:rPr>
                    <w:rStyle w:val="PlaceholderText"/>
                    <w:rFonts w:ascii="Arial" w:hAnsi="Arial" w:cs="Arial"/>
                    <w:sz w:val="24"/>
                    <w:szCs w:val="24"/>
                  </w:rPr>
                  <w:t>Click or tap to enter a date.</w:t>
                </w:r>
              </w:p>
            </w:tc>
          </w:sdtContent>
        </w:sdt>
      </w:tr>
      <w:tr w:rsidR="00511638" w:rsidRPr="007E7E18" w:rsidTr="76B3890F">
        <w:tc>
          <w:tcPr>
            <w:tcW w:w="10485" w:type="dxa"/>
            <w:gridSpan w:val="2"/>
            <w:shd w:val="clear" w:color="auto" w:fill="E2EFD9" w:themeFill="accent6" w:themeFillTint="33"/>
          </w:tcPr>
          <w:p w:rsidR="00511638" w:rsidRDefault="00511638" w:rsidP="76B3890F">
            <w:pPr>
              <w:pStyle w:val="BodyText"/>
              <w:tabs>
                <w:tab w:val="clear" w:pos="8100"/>
                <w:tab w:val="left" w:pos="7830"/>
              </w:tabs>
              <w:jc w:val="left"/>
              <w:rPr>
                <w:rFonts w:ascii="Arial" w:hAnsi="Arial" w:cs="Arial"/>
                <w:sz w:val="24"/>
                <w:szCs w:val="24"/>
              </w:rPr>
            </w:pPr>
            <w:r w:rsidRPr="76B3890F">
              <w:rPr>
                <w:rFonts w:ascii="Arial" w:hAnsi="Arial" w:cs="Arial"/>
                <w:sz w:val="24"/>
                <w:szCs w:val="24"/>
              </w:rPr>
              <w:t xml:space="preserve">Comments / feedback from the </w:t>
            </w:r>
            <w:r w:rsidR="002E105E" w:rsidRPr="76B3890F">
              <w:rPr>
                <w:rFonts w:ascii="Arial" w:hAnsi="Arial" w:cs="Arial"/>
                <w:sz w:val="24"/>
                <w:szCs w:val="24"/>
              </w:rPr>
              <w:t xml:space="preserve">child/young person and/or </w:t>
            </w:r>
            <w:r w:rsidRPr="76B3890F">
              <w:rPr>
                <w:rFonts w:ascii="Arial" w:hAnsi="Arial" w:cs="Arial"/>
                <w:sz w:val="24"/>
                <w:szCs w:val="24"/>
              </w:rPr>
              <w:t>parents/carers after you shared your report:</w:t>
            </w:r>
          </w:p>
        </w:tc>
      </w:tr>
      <w:tr w:rsidR="00511638" w:rsidRPr="007E7E18" w:rsidTr="76B3890F">
        <w:sdt>
          <w:sdtPr>
            <w:rPr>
              <w:rFonts w:ascii="Arial" w:hAnsi="Arial" w:cs="Arial"/>
              <w:sz w:val="24"/>
              <w:szCs w:val="24"/>
            </w:rPr>
            <w:id w:val="-679729305"/>
            <w:placeholder>
              <w:docPart w:val="98272C7FEE084DEDBF0587FCC9AF3222"/>
            </w:placeholder>
            <w:showingPlcHdr/>
          </w:sdtPr>
          <w:sdtEndPr/>
          <w:sdtContent>
            <w:tc>
              <w:tcPr>
                <w:tcW w:w="10485" w:type="dxa"/>
                <w:gridSpan w:val="2"/>
                <w:shd w:val="clear" w:color="auto" w:fill="FFFFFF" w:themeFill="background1"/>
              </w:tcPr>
              <w:p w:rsidR="00511638" w:rsidRPr="007E7E18" w:rsidRDefault="00511638" w:rsidP="00603CFF">
                <w:pPr>
                  <w:pStyle w:val="BodyText"/>
                  <w:tabs>
                    <w:tab w:val="clear" w:pos="8100"/>
                    <w:tab w:val="left" w:pos="7830"/>
                  </w:tabs>
                  <w:jc w:val="left"/>
                  <w:rPr>
                    <w:rFonts w:ascii="Arial" w:hAnsi="Arial" w:cs="Arial"/>
                    <w:sz w:val="24"/>
                    <w:szCs w:val="24"/>
                  </w:rPr>
                </w:pPr>
                <w:r w:rsidRPr="006C1B7A">
                  <w:rPr>
                    <w:rStyle w:val="PlaceholderText"/>
                    <w:rFonts w:ascii="Arial" w:hAnsi="Arial" w:cs="Arial"/>
                    <w:sz w:val="24"/>
                    <w:szCs w:val="24"/>
                    <w:shd w:val="clear" w:color="auto" w:fill="FFFFFF" w:themeFill="background1"/>
                  </w:rPr>
                  <w:t>Click or tap here to enter text.</w:t>
                </w:r>
              </w:p>
            </w:tc>
          </w:sdtContent>
        </w:sdt>
      </w:tr>
    </w:tbl>
    <w:p w:rsidR="00511638" w:rsidRPr="007E7E18" w:rsidRDefault="00511638" w:rsidP="00511638">
      <w:pPr>
        <w:pStyle w:val="BodyText"/>
        <w:tabs>
          <w:tab w:val="clear" w:pos="8100"/>
          <w:tab w:val="left" w:pos="7830"/>
        </w:tabs>
        <w:rPr>
          <w:rFonts w:ascii="Arial" w:hAnsi="Arial" w:cs="Arial"/>
          <w:sz w:val="24"/>
          <w:szCs w:val="24"/>
        </w:rPr>
      </w:pPr>
    </w:p>
    <w:tbl>
      <w:tblPr>
        <w:tblStyle w:val="TableGrid"/>
        <w:tblW w:w="10485" w:type="dxa"/>
        <w:tblLook w:val="04A0" w:firstRow="1" w:lastRow="0" w:firstColumn="1" w:lastColumn="0" w:noHBand="0" w:noVBand="1"/>
      </w:tblPr>
      <w:tblGrid>
        <w:gridCol w:w="5242"/>
        <w:gridCol w:w="5243"/>
      </w:tblGrid>
      <w:tr w:rsidR="00511638" w:rsidRPr="007E7E18" w:rsidTr="76B3890F">
        <w:tc>
          <w:tcPr>
            <w:tcW w:w="5242" w:type="dxa"/>
            <w:shd w:val="clear" w:color="auto" w:fill="E2EFD9" w:themeFill="accent6" w:themeFillTint="33"/>
          </w:tcPr>
          <w:p w:rsidR="00511638" w:rsidRPr="007E7E18" w:rsidRDefault="00511638" w:rsidP="002E105E">
            <w:pPr>
              <w:pStyle w:val="BodyText"/>
              <w:tabs>
                <w:tab w:val="clear" w:pos="8100"/>
                <w:tab w:val="left" w:pos="7830"/>
              </w:tabs>
              <w:jc w:val="left"/>
              <w:rPr>
                <w:rFonts w:ascii="Arial" w:hAnsi="Arial" w:cs="Arial"/>
                <w:sz w:val="24"/>
                <w:szCs w:val="24"/>
              </w:rPr>
            </w:pPr>
            <w:r w:rsidRPr="76B3890F">
              <w:rPr>
                <w:rFonts w:ascii="Arial" w:hAnsi="Arial" w:cs="Arial"/>
                <w:sz w:val="24"/>
                <w:szCs w:val="24"/>
              </w:rPr>
              <w:t>Please confirm your attendance</w:t>
            </w:r>
            <w:r w:rsidR="20D83A1A" w:rsidRPr="76B3890F">
              <w:rPr>
                <w:rFonts w:ascii="Arial" w:hAnsi="Arial" w:cs="Arial"/>
                <w:sz w:val="24"/>
                <w:szCs w:val="24"/>
              </w:rPr>
              <w:t xml:space="preserve"> at the </w:t>
            </w:r>
            <w:r w:rsidR="00703FDD" w:rsidRPr="76B3890F">
              <w:rPr>
                <w:rFonts w:ascii="Arial" w:hAnsi="Arial" w:cs="Arial"/>
                <w:sz w:val="24"/>
                <w:szCs w:val="24"/>
              </w:rPr>
              <w:t>ROTH C</w:t>
            </w:r>
            <w:r w:rsidR="20D83A1A" w:rsidRPr="76B3890F">
              <w:rPr>
                <w:rFonts w:ascii="Arial" w:hAnsi="Arial" w:cs="Arial"/>
                <w:sz w:val="24"/>
                <w:szCs w:val="24"/>
              </w:rPr>
              <w:t>onference</w:t>
            </w:r>
            <w:r w:rsidRPr="76B3890F">
              <w:rPr>
                <w:rFonts w:ascii="Arial" w:hAnsi="Arial" w:cs="Arial"/>
                <w:sz w:val="24"/>
                <w:szCs w:val="24"/>
              </w:rPr>
              <w:t>:</w:t>
            </w:r>
          </w:p>
        </w:tc>
        <w:sdt>
          <w:sdtPr>
            <w:rPr>
              <w:rFonts w:ascii="Arial" w:hAnsi="Arial" w:cs="Arial"/>
              <w:sz w:val="24"/>
              <w:szCs w:val="24"/>
            </w:rPr>
            <w:id w:val="-2139477606"/>
            <w:placeholder>
              <w:docPart w:val="92C71B866A5F460EA37748C671A07C8C"/>
            </w:placeholder>
            <w:showingPlcHdr/>
            <w:dropDownList>
              <w:listItem w:value="Choose an item."/>
              <w:listItem w:displayText="Yes - I will be attending the conference" w:value="Yes - I will be attending the conference"/>
              <w:listItem w:displayText="No - I am unable to attend, please see details below of representative attending in my place" w:value="No - I am unable to attend, please see details below of representative attending in my place"/>
            </w:dropDownList>
          </w:sdtPr>
          <w:sdtEndPr/>
          <w:sdtContent>
            <w:tc>
              <w:tcPr>
                <w:tcW w:w="5243" w:type="dxa"/>
              </w:tcPr>
              <w:p w:rsidR="00511638" w:rsidRPr="007E7E18" w:rsidRDefault="00511638" w:rsidP="00603CFF">
                <w:pPr>
                  <w:pStyle w:val="BodyText"/>
                  <w:tabs>
                    <w:tab w:val="clear" w:pos="8100"/>
                    <w:tab w:val="left" w:pos="7830"/>
                  </w:tabs>
                  <w:jc w:val="left"/>
                  <w:rPr>
                    <w:rFonts w:ascii="Arial" w:hAnsi="Arial" w:cs="Arial"/>
                    <w:sz w:val="24"/>
                    <w:szCs w:val="24"/>
                  </w:rPr>
                </w:pPr>
                <w:r w:rsidRPr="76B3890F">
                  <w:rPr>
                    <w:rStyle w:val="PlaceholderText"/>
                    <w:rFonts w:ascii="Arial" w:hAnsi="Arial" w:cs="Arial"/>
                    <w:sz w:val="24"/>
                    <w:szCs w:val="24"/>
                  </w:rPr>
                  <w:t>Choose an item.</w:t>
                </w:r>
              </w:p>
            </w:tc>
          </w:sdtContent>
        </w:sdt>
      </w:tr>
      <w:tr w:rsidR="00511638" w:rsidRPr="007E7E18" w:rsidTr="76B3890F">
        <w:tc>
          <w:tcPr>
            <w:tcW w:w="5242" w:type="dxa"/>
            <w:shd w:val="clear" w:color="auto" w:fill="E2EFD9" w:themeFill="accent6" w:themeFillTint="33"/>
          </w:tcPr>
          <w:p w:rsidR="00511638" w:rsidRPr="007E7E18" w:rsidRDefault="00511638" w:rsidP="00603CFF">
            <w:pPr>
              <w:pStyle w:val="BodyText"/>
              <w:tabs>
                <w:tab w:val="clear" w:pos="8100"/>
                <w:tab w:val="left" w:pos="7830"/>
              </w:tabs>
              <w:jc w:val="left"/>
              <w:rPr>
                <w:rFonts w:ascii="Arial" w:hAnsi="Arial" w:cs="Arial"/>
                <w:sz w:val="24"/>
                <w:szCs w:val="24"/>
              </w:rPr>
            </w:pPr>
            <w:r w:rsidRPr="76B3890F">
              <w:rPr>
                <w:rFonts w:ascii="Arial" w:hAnsi="Arial" w:cs="Arial"/>
                <w:sz w:val="24"/>
                <w:szCs w:val="24"/>
              </w:rPr>
              <w:t xml:space="preserve">If you are unable to attend, </w:t>
            </w:r>
            <w:r w:rsidR="20D83A1A" w:rsidRPr="76B3890F">
              <w:rPr>
                <w:rFonts w:ascii="Arial" w:hAnsi="Arial" w:cs="Arial"/>
                <w:sz w:val="24"/>
                <w:szCs w:val="24"/>
              </w:rPr>
              <w:t xml:space="preserve">please provide the </w:t>
            </w:r>
            <w:r w:rsidRPr="76B3890F">
              <w:rPr>
                <w:rFonts w:ascii="Arial" w:hAnsi="Arial" w:cs="Arial"/>
                <w:sz w:val="24"/>
                <w:szCs w:val="24"/>
              </w:rPr>
              <w:t>name and job title of person attending on your place:</w:t>
            </w:r>
          </w:p>
        </w:tc>
        <w:sdt>
          <w:sdtPr>
            <w:rPr>
              <w:rFonts w:ascii="Arial" w:hAnsi="Arial" w:cs="Arial"/>
              <w:sz w:val="24"/>
              <w:szCs w:val="24"/>
            </w:rPr>
            <w:id w:val="-629485016"/>
            <w:placeholder>
              <w:docPart w:val="CAEE5FA55CB44B049913FC9BB9613C02"/>
            </w:placeholder>
            <w:showingPlcHdr/>
          </w:sdtPr>
          <w:sdtEndPr/>
          <w:sdtContent>
            <w:tc>
              <w:tcPr>
                <w:tcW w:w="5243" w:type="dxa"/>
              </w:tcPr>
              <w:p w:rsidR="00511638" w:rsidRPr="007E7E18" w:rsidRDefault="00511638" w:rsidP="00603CFF">
                <w:pPr>
                  <w:pStyle w:val="BodyText"/>
                  <w:tabs>
                    <w:tab w:val="clear" w:pos="8100"/>
                    <w:tab w:val="left" w:pos="7830"/>
                  </w:tabs>
                  <w:jc w:val="left"/>
                  <w:rPr>
                    <w:rFonts w:ascii="Arial" w:hAnsi="Arial" w:cs="Arial"/>
                    <w:sz w:val="24"/>
                    <w:szCs w:val="24"/>
                  </w:rPr>
                </w:pPr>
                <w:r w:rsidRPr="76B3890F">
                  <w:rPr>
                    <w:rStyle w:val="PlaceholderText"/>
                    <w:rFonts w:ascii="Arial" w:hAnsi="Arial" w:cs="Arial"/>
                    <w:sz w:val="24"/>
                    <w:szCs w:val="24"/>
                  </w:rPr>
                  <w:t>Click or tap here to enter text.</w:t>
                </w:r>
              </w:p>
            </w:tc>
          </w:sdtContent>
        </w:sdt>
      </w:tr>
    </w:tbl>
    <w:p w:rsidR="009E5714" w:rsidRPr="009E5714" w:rsidRDefault="009E5714" w:rsidP="76B3890F">
      <w:pPr>
        <w:rPr>
          <w:rFonts w:ascii="Arial" w:hAnsi="Arial" w:cs="Arial"/>
          <w:b/>
          <w:bCs/>
          <w:sz w:val="24"/>
          <w:szCs w:val="24"/>
          <w:u w:val="single"/>
        </w:rPr>
      </w:pPr>
    </w:p>
    <w:tbl>
      <w:tblPr>
        <w:tblStyle w:val="TableGrid"/>
        <w:tblW w:w="0" w:type="auto"/>
        <w:tblLook w:val="04A0" w:firstRow="1" w:lastRow="0" w:firstColumn="1" w:lastColumn="0" w:noHBand="0" w:noVBand="1"/>
      </w:tblPr>
      <w:tblGrid>
        <w:gridCol w:w="10459"/>
      </w:tblGrid>
      <w:tr w:rsidR="00CA3DB4" w:rsidRPr="007E7E18" w:rsidTr="76B3890F">
        <w:tc>
          <w:tcPr>
            <w:tcW w:w="10459" w:type="dxa"/>
            <w:shd w:val="clear" w:color="auto" w:fill="E2EFD9" w:themeFill="accent6" w:themeFillTint="33"/>
          </w:tcPr>
          <w:p w:rsidR="00CA3DB4" w:rsidRPr="007E7E18" w:rsidRDefault="00CA3DB4" w:rsidP="76B3890F">
            <w:pPr>
              <w:rPr>
                <w:rFonts w:ascii="Arial" w:hAnsi="Arial" w:cs="Arial"/>
                <w:sz w:val="24"/>
                <w:szCs w:val="24"/>
              </w:rPr>
            </w:pPr>
          </w:p>
          <w:p w:rsidR="00CA3DB4" w:rsidRPr="007E7E18" w:rsidRDefault="318C6FD7" w:rsidP="76B3890F">
            <w:pPr>
              <w:rPr>
                <w:rFonts w:ascii="Arial" w:hAnsi="Arial" w:cs="Arial"/>
                <w:b/>
                <w:bCs/>
                <w:color w:val="FF0000"/>
                <w:sz w:val="24"/>
                <w:szCs w:val="24"/>
              </w:rPr>
            </w:pPr>
            <w:r w:rsidRPr="76B3890F">
              <w:rPr>
                <w:rFonts w:ascii="Arial" w:hAnsi="Arial" w:cs="Arial"/>
                <w:b/>
                <w:bCs/>
                <w:color w:val="FF0000"/>
                <w:sz w:val="24"/>
                <w:szCs w:val="24"/>
              </w:rPr>
              <w:t>RESTRICTED INFORMATION</w:t>
            </w:r>
          </w:p>
          <w:p w:rsidR="00CA3DB4" w:rsidRPr="007E7E18" w:rsidRDefault="00CA3DB4" w:rsidP="76B3890F">
            <w:pPr>
              <w:rPr>
                <w:rFonts w:ascii="Arial" w:hAnsi="Arial" w:cs="Arial"/>
                <w:sz w:val="24"/>
                <w:szCs w:val="24"/>
              </w:rPr>
            </w:pPr>
          </w:p>
        </w:tc>
      </w:tr>
      <w:tr w:rsidR="00CA3DB4" w:rsidRPr="007E7E18" w:rsidTr="76B3890F">
        <w:tc>
          <w:tcPr>
            <w:tcW w:w="10459" w:type="dxa"/>
            <w:shd w:val="clear" w:color="auto" w:fill="E2EFD9" w:themeFill="accent6" w:themeFillTint="33"/>
          </w:tcPr>
          <w:p w:rsidR="00CA3DB4" w:rsidRPr="007E7E18" w:rsidRDefault="00CA3DB4" w:rsidP="76B3890F">
            <w:pPr>
              <w:rPr>
                <w:rFonts w:ascii="Arial" w:hAnsi="Arial" w:cs="Arial"/>
                <w:i/>
                <w:iCs/>
                <w:color w:val="000000"/>
                <w:sz w:val="24"/>
                <w:szCs w:val="24"/>
                <w:lang w:val="en"/>
              </w:rPr>
            </w:pPr>
          </w:p>
          <w:p w:rsidR="00CA3DB4" w:rsidRPr="007E7E18" w:rsidRDefault="318C6FD7" w:rsidP="76B3890F">
            <w:pPr>
              <w:rPr>
                <w:rFonts w:ascii="Arial" w:hAnsi="Arial" w:cs="Arial"/>
                <w:i/>
                <w:iCs/>
                <w:color w:val="000000"/>
                <w:sz w:val="24"/>
                <w:szCs w:val="24"/>
                <w:lang w:val="en-US"/>
              </w:rPr>
            </w:pPr>
            <w:r w:rsidRPr="76B3890F">
              <w:rPr>
                <w:rFonts w:ascii="Arial" w:hAnsi="Arial" w:cs="Arial"/>
                <w:i/>
                <w:iCs/>
                <w:color w:val="000000" w:themeColor="text1"/>
                <w:sz w:val="24"/>
                <w:szCs w:val="24"/>
                <w:lang w:val="en-US"/>
              </w:rPr>
              <w:t>Individual agencies are responsible for quality assuring and signing off their report and as far as possible, all information relevant to the child/young person’s safety should be openly shared, however, you should advise the Chair in advance if there is information that should not be shared with certain members at conference.  Where this is the case, your report will be excluded from the child/young person and parent/carers conference packs to avoid any potential data breaches.</w:t>
            </w:r>
          </w:p>
          <w:p w:rsidR="00CA3DB4" w:rsidRPr="007E7E18" w:rsidRDefault="00CA3DB4" w:rsidP="76B3890F">
            <w:pPr>
              <w:rPr>
                <w:rFonts w:ascii="Arial" w:hAnsi="Arial" w:cs="Arial"/>
                <w:i/>
                <w:iCs/>
                <w:color w:val="000000"/>
                <w:sz w:val="24"/>
                <w:szCs w:val="24"/>
                <w:lang w:val="en"/>
              </w:rPr>
            </w:pPr>
          </w:p>
        </w:tc>
      </w:tr>
      <w:tr w:rsidR="00CA3DB4" w:rsidRPr="00766C75" w:rsidTr="76B3890F">
        <w:tc>
          <w:tcPr>
            <w:tcW w:w="10459" w:type="dxa"/>
            <w:shd w:val="clear" w:color="auto" w:fill="E2EFD9" w:themeFill="accent6" w:themeFillTint="33"/>
          </w:tcPr>
          <w:p w:rsidR="00CA3DB4" w:rsidRPr="00766C75" w:rsidRDefault="00CA3DB4" w:rsidP="76B3890F">
            <w:pPr>
              <w:pStyle w:val="ListParagraph"/>
              <w:ind w:left="313"/>
              <w:rPr>
                <w:rFonts w:ascii="Arial" w:hAnsi="Arial" w:cs="Arial"/>
                <w:b/>
                <w:bCs/>
                <w:color w:val="000000"/>
                <w:sz w:val="24"/>
                <w:szCs w:val="24"/>
                <w:lang w:val="en"/>
              </w:rPr>
            </w:pPr>
          </w:p>
          <w:p w:rsidR="00CA3DB4" w:rsidRPr="00DA4618" w:rsidRDefault="318C6FD7" w:rsidP="76B3890F">
            <w:pPr>
              <w:rPr>
                <w:rFonts w:ascii="Arial" w:hAnsi="Arial" w:cs="Arial"/>
                <w:b/>
                <w:bCs/>
                <w:color w:val="000000"/>
                <w:sz w:val="24"/>
                <w:szCs w:val="24"/>
                <w:lang w:val="en"/>
              </w:rPr>
            </w:pPr>
            <w:r w:rsidRPr="76B3890F">
              <w:rPr>
                <w:rFonts w:ascii="Arial" w:hAnsi="Arial" w:cs="Arial"/>
                <w:b/>
                <w:bCs/>
                <w:sz w:val="24"/>
                <w:szCs w:val="24"/>
              </w:rPr>
              <w:t>Please confirm that the information in your report can be shared with the child/young person, their family and professionals invited to attend the child protection conference:</w:t>
            </w:r>
          </w:p>
          <w:p w:rsidR="00CA3DB4" w:rsidRPr="00766C75" w:rsidRDefault="00CA3DB4" w:rsidP="76B3890F">
            <w:pPr>
              <w:pStyle w:val="ListParagraph"/>
              <w:ind w:left="313"/>
              <w:rPr>
                <w:rFonts w:ascii="Arial" w:hAnsi="Arial" w:cs="Arial"/>
                <w:b/>
                <w:bCs/>
                <w:color w:val="000000"/>
                <w:sz w:val="24"/>
                <w:szCs w:val="24"/>
                <w:lang w:val="en"/>
              </w:rPr>
            </w:pPr>
          </w:p>
        </w:tc>
      </w:tr>
      <w:tr w:rsidR="00CA3DB4" w:rsidRPr="007E7E18" w:rsidTr="76B3890F">
        <w:tc>
          <w:tcPr>
            <w:tcW w:w="10459" w:type="dxa"/>
          </w:tcPr>
          <w:p w:rsidR="00CA3DB4" w:rsidRPr="007E7E18" w:rsidRDefault="00CA3DB4" w:rsidP="76B3890F">
            <w:pPr>
              <w:rPr>
                <w:rFonts w:ascii="Arial" w:hAnsi="Arial" w:cs="Arial"/>
                <w:sz w:val="24"/>
                <w:szCs w:val="24"/>
              </w:rPr>
            </w:pPr>
          </w:p>
          <w:sdt>
            <w:sdtPr>
              <w:rPr>
                <w:rFonts w:ascii="Arial" w:hAnsi="Arial" w:cs="Arial"/>
                <w:sz w:val="24"/>
                <w:szCs w:val="24"/>
              </w:rPr>
              <w:id w:val="69312544"/>
              <w:placeholder>
                <w:docPart w:val="55F0EA3124574A94A382AB2D7E8827D4"/>
              </w:placeholder>
              <w:showingPlcHdr/>
              <w:dropDownList>
                <w:listItem w:value="Choose an item."/>
                <w:listItem w:displayText="Yes - This document can be included in the conference pack" w:value="Yes - This document can be included in the conference pack"/>
                <w:listItem w:displayText="No - I will ensure redacted versions are shared with all parties" w:value="No - I will ensure redacted versions are shared with all parties"/>
              </w:dropDownList>
            </w:sdtPr>
            <w:sdtEndPr/>
            <w:sdtContent>
              <w:p w:rsidR="00CA3DB4" w:rsidRPr="007E7E18" w:rsidRDefault="318C6FD7" w:rsidP="76B3890F">
                <w:pPr>
                  <w:rPr>
                    <w:rFonts w:ascii="Arial" w:hAnsi="Arial" w:cs="Arial"/>
                    <w:sz w:val="24"/>
                    <w:szCs w:val="24"/>
                  </w:rPr>
                </w:pPr>
                <w:r w:rsidRPr="76B3890F">
                  <w:rPr>
                    <w:rStyle w:val="PlaceholderText"/>
                    <w:rFonts w:ascii="Arial" w:hAnsi="Arial" w:cs="Arial"/>
                    <w:sz w:val="24"/>
                    <w:szCs w:val="24"/>
                  </w:rPr>
                  <w:t>Choose an item.</w:t>
                </w:r>
              </w:p>
            </w:sdtContent>
          </w:sdt>
          <w:p w:rsidR="00CA3DB4" w:rsidRPr="007E7E18" w:rsidRDefault="00CA3DB4" w:rsidP="76B3890F">
            <w:pPr>
              <w:rPr>
                <w:rFonts w:ascii="Arial" w:hAnsi="Arial" w:cs="Arial"/>
                <w:sz w:val="24"/>
                <w:szCs w:val="24"/>
              </w:rPr>
            </w:pPr>
          </w:p>
        </w:tc>
      </w:tr>
    </w:tbl>
    <w:p w:rsidR="00CA3DB4" w:rsidRPr="008D6D57" w:rsidRDefault="00CA3DB4" w:rsidP="76B3890F">
      <w:pPr>
        <w:rPr>
          <w:rFonts w:ascii="Arial" w:hAnsi="Arial" w:cs="Arial"/>
          <w:b/>
          <w:bCs/>
          <w:u w:val="single"/>
        </w:rPr>
      </w:pPr>
    </w:p>
    <w:tbl>
      <w:tblPr>
        <w:tblStyle w:val="TableGrid"/>
        <w:tblW w:w="10485" w:type="dxa"/>
        <w:tblLook w:val="04A0" w:firstRow="1" w:lastRow="0" w:firstColumn="1" w:lastColumn="0" w:noHBand="0" w:noVBand="1"/>
      </w:tblPr>
      <w:tblGrid>
        <w:gridCol w:w="2416"/>
        <w:gridCol w:w="8069"/>
      </w:tblGrid>
      <w:tr w:rsidR="009D6824" w:rsidTr="76B3890F">
        <w:tc>
          <w:tcPr>
            <w:tcW w:w="2416" w:type="dxa"/>
            <w:shd w:val="clear" w:color="auto" w:fill="E2EFD9" w:themeFill="accent6" w:themeFillTint="33"/>
          </w:tcPr>
          <w:p w:rsidR="009D6824" w:rsidRPr="009D6824" w:rsidRDefault="1836698E" w:rsidP="76B3890F">
            <w:pPr>
              <w:jc w:val="left"/>
              <w:rPr>
                <w:rFonts w:ascii="Arial" w:hAnsi="Arial" w:cs="Arial"/>
                <w:b/>
                <w:bCs/>
              </w:rPr>
            </w:pPr>
            <w:r w:rsidRPr="76B3890F">
              <w:rPr>
                <w:rFonts w:ascii="Arial" w:hAnsi="Arial" w:cs="Arial"/>
                <w:b/>
                <w:bCs/>
              </w:rPr>
              <w:t>Your Signature:</w:t>
            </w:r>
          </w:p>
        </w:tc>
        <w:sdt>
          <w:sdtPr>
            <w:rPr>
              <w:rFonts w:ascii="Arial" w:hAnsi="Arial" w:cs="Arial"/>
              <w:sz w:val="24"/>
              <w:szCs w:val="24"/>
            </w:rPr>
            <w:id w:val="-1356731938"/>
            <w:placeholder>
              <w:docPart w:val="8990468E7EA8406A8F12489C653C810A"/>
            </w:placeholder>
            <w:showingPlcHdr/>
          </w:sdtPr>
          <w:sdtEndPr/>
          <w:sdtContent>
            <w:tc>
              <w:tcPr>
                <w:tcW w:w="8069" w:type="dxa"/>
              </w:tcPr>
              <w:p w:rsidR="009D6824" w:rsidRDefault="212470E7" w:rsidP="76B3890F">
                <w:pPr>
                  <w:jc w:val="left"/>
                  <w:rPr>
                    <w:rFonts w:ascii="Arial" w:hAnsi="Arial" w:cs="Arial"/>
                  </w:rPr>
                </w:pPr>
                <w:r w:rsidRPr="76B3890F">
                  <w:rPr>
                    <w:rStyle w:val="PlaceholderText"/>
                    <w:rFonts w:ascii="Arial" w:hAnsi="Arial" w:cs="Arial"/>
                    <w:sz w:val="24"/>
                    <w:szCs w:val="24"/>
                  </w:rPr>
                  <w:t>Click or tap here to enter text.</w:t>
                </w:r>
              </w:p>
            </w:tc>
          </w:sdtContent>
        </w:sdt>
      </w:tr>
      <w:tr w:rsidR="009D6824" w:rsidTr="76B3890F">
        <w:tc>
          <w:tcPr>
            <w:tcW w:w="2416" w:type="dxa"/>
            <w:shd w:val="clear" w:color="auto" w:fill="E2EFD9" w:themeFill="accent6" w:themeFillTint="33"/>
          </w:tcPr>
          <w:p w:rsidR="009D6824" w:rsidRPr="009D6824" w:rsidRDefault="1836698E" w:rsidP="76B3890F">
            <w:pPr>
              <w:jc w:val="left"/>
              <w:rPr>
                <w:rFonts w:ascii="Arial" w:hAnsi="Arial" w:cs="Arial"/>
                <w:b/>
                <w:bCs/>
              </w:rPr>
            </w:pPr>
            <w:r w:rsidRPr="76B3890F">
              <w:rPr>
                <w:rFonts w:ascii="Arial" w:hAnsi="Arial" w:cs="Arial"/>
                <w:b/>
                <w:bCs/>
              </w:rPr>
              <w:t>Your Name:</w:t>
            </w:r>
          </w:p>
        </w:tc>
        <w:sdt>
          <w:sdtPr>
            <w:rPr>
              <w:rFonts w:ascii="Arial" w:hAnsi="Arial" w:cs="Arial"/>
              <w:sz w:val="24"/>
              <w:szCs w:val="24"/>
            </w:rPr>
            <w:id w:val="2146315848"/>
            <w:placeholder>
              <w:docPart w:val="0717F4D0125947988A9E57A28605D6B3"/>
            </w:placeholder>
            <w:showingPlcHdr/>
          </w:sdtPr>
          <w:sdtEndPr/>
          <w:sdtContent>
            <w:tc>
              <w:tcPr>
                <w:tcW w:w="8069" w:type="dxa"/>
              </w:tcPr>
              <w:p w:rsidR="009D6824" w:rsidRDefault="212470E7" w:rsidP="76B3890F">
                <w:pPr>
                  <w:jc w:val="left"/>
                  <w:rPr>
                    <w:rFonts w:ascii="Arial" w:hAnsi="Arial" w:cs="Arial"/>
                  </w:rPr>
                </w:pPr>
                <w:r w:rsidRPr="76B3890F">
                  <w:rPr>
                    <w:rStyle w:val="PlaceholderText"/>
                    <w:rFonts w:ascii="Arial" w:hAnsi="Arial" w:cs="Arial"/>
                    <w:sz w:val="24"/>
                    <w:szCs w:val="24"/>
                  </w:rPr>
                  <w:t>Click or tap here to enter text.</w:t>
                </w:r>
              </w:p>
            </w:tc>
          </w:sdtContent>
        </w:sdt>
      </w:tr>
      <w:tr w:rsidR="009D6824" w:rsidTr="76B3890F">
        <w:tc>
          <w:tcPr>
            <w:tcW w:w="2416" w:type="dxa"/>
            <w:shd w:val="clear" w:color="auto" w:fill="E2EFD9" w:themeFill="accent6" w:themeFillTint="33"/>
          </w:tcPr>
          <w:p w:rsidR="009D6824" w:rsidRPr="009D6824" w:rsidRDefault="1836698E" w:rsidP="76B3890F">
            <w:pPr>
              <w:jc w:val="left"/>
              <w:rPr>
                <w:rFonts w:ascii="Arial" w:hAnsi="Arial" w:cs="Arial"/>
                <w:b/>
                <w:bCs/>
              </w:rPr>
            </w:pPr>
            <w:r w:rsidRPr="76B3890F">
              <w:rPr>
                <w:rFonts w:ascii="Arial" w:hAnsi="Arial" w:cs="Arial"/>
                <w:b/>
                <w:bCs/>
              </w:rPr>
              <w:t>Date Completed:</w:t>
            </w:r>
          </w:p>
        </w:tc>
        <w:sdt>
          <w:sdtPr>
            <w:rPr>
              <w:rFonts w:ascii="Arial" w:hAnsi="Arial" w:cs="Arial"/>
              <w:sz w:val="24"/>
              <w:szCs w:val="24"/>
            </w:rPr>
            <w:id w:val="1094971124"/>
            <w:placeholder>
              <w:docPart w:val="87562E3307AF4C1FA28254F9E6C2DA32"/>
            </w:placeholder>
            <w:showingPlcHdr/>
            <w:date>
              <w:dateFormat w:val="dd/MM/yyyy"/>
              <w:lid w:val="en-GB"/>
              <w:storeMappedDataAs w:val="dateTime"/>
              <w:calendar w:val="gregorian"/>
            </w:date>
          </w:sdtPr>
          <w:sdtEndPr/>
          <w:sdtContent>
            <w:tc>
              <w:tcPr>
                <w:tcW w:w="8069" w:type="dxa"/>
              </w:tcPr>
              <w:p w:rsidR="009D6824" w:rsidRDefault="212470E7" w:rsidP="76B3890F">
                <w:pPr>
                  <w:jc w:val="left"/>
                  <w:rPr>
                    <w:rFonts w:ascii="Arial" w:hAnsi="Arial" w:cs="Arial"/>
                  </w:rPr>
                </w:pPr>
                <w:r w:rsidRPr="76B3890F">
                  <w:rPr>
                    <w:rStyle w:val="PlaceholderText"/>
                    <w:rFonts w:ascii="Arial" w:hAnsi="Arial" w:cs="Arial"/>
                    <w:sz w:val="24"/>
                    <w:szCs w:val="24"/>
                  </w:rPr>
                  <w:t>Click or tap to enter a date.</w:t>
                </w:r>
              </w:p>
            </w:tc>
          </w:sdtContent>
        </w:sdt>
      </w:tr>
    </w:tbl>
    <w:p w:rsidR="001257CF" w:rsidRDefault="001257CF" w:rsidP="006F7F41">
      <w:pPr>
        <w:pStyle w:val="BodyText"/>
        <w:tabs>
          <w:tab w:val="clear" w:pos="8100"/>
          <w:tab w:val="left" w:pos="7830"/>
        </w:tabs>
        <w:rPr>
          <w:rFonts w:ascii="Arial" w:hAnsi="Arial" w:cs="Arial"/>
          <w:sz w:val="24"/>
          <w:szCs w:val="24"/>
        </w:rPr>
      </w:pPr>
    </w:p>
    <w:p w:rsidR="00F501A4" w:rsidRDefault="00F501A4" w:rsidP="006F7F41">
      <w:pPr>
        <w:pStyle w:val="BodyText"/>
        <w:tabs>
          <w:tab w:val="clear" w:pos="8100"/>
          <w:tab w:val="left" w:pos="7830"/>
        </w:tabs>
        <w:rPr>
          <w:rFonts w:ascii="Arial" w:hAnsi="Arial" w:cs="Arial"/>
          <w:sz w:val="24"/>
          <w:szCs w:val="24"/>
        </w:rPr>
      </w:pPr>
      <w:r w:rsidRPr="76B3890F">
        <w:rPr>
          <w:rFonts w:ascii="Arial" w:hAnsi="Arial" w:cs="Arial"/>
          <w:sz w:val="24"/>
          <w:szCs w:val="24"/>
        </w:rPr>
        <w:t>Please email to</w:t>
      </w:r>
      <w:r w:rsidR="0053117B" w:rsidRPr="76B3890F">
        <w:rPr>
          <w:rFonts w:ascii="Arial" w:hAnsi="Arial" w:cs="Arial"/>
          <w:sz w:val="24"/>
          <w:szCs w:val="24"/>
        </w:rPr>
        <w:t>:</w:t>
      </w:r>
      <w:r w:rsidRPr="76B3890F">
        <w:rPr>
          <w:rFonts w:ascii="Arial" w:hAnsi="Arial" w:cs="Arial"/>
          <w:sz w:val="24"/>
          <w:szCs w:val="24"/>
        </w:rPr>
        <w:t xml:space="preserve"> </w:t>
      </w:r>
      <w:hyperlink r:id="rId14">
        <w:r w:rsidR="00311059" w:rsidRPr="76B3890F">
          <w:rPr>
            <w:rStyle w:val="Hyperlink"/>
            <w:rFonts w:ascii="Arial" w:hAnsi="Arial" w:cs="Arial"/>
            <w:sz w:val="24"/>
            <w:szCs w:val="24"/>
          </w:rPr>
          <w:t>CSSUAdmin@newcastle.gov.uk</w:t>
        </w:r>
      </w:hyperlink>
      <w:r w:rsidRPr="76B3890F">
        <w:rPr>
          <w:rFonts w:ascii="Arial" w:hAnsi="Arial" w:cs="Arial"/>
          <w:sz w:val="24"/>
          <w:szCs w:val="24"/>
        </w:rPr>
        <w:t xml:space="preserve"> </w:t>
      </w:r>
      <w:r w:rsidR="007D071C" w:rsidRPr="76B3890F">
        <w:rPr>
          <w:rFonts w:ascii="Arial" w:hAnsi="Arial" w:cs="Arial"/>
          <w:sz w:val="24"/>
          <w:szCs w:val="24"/>
        </w:rPr>
        <w:t xml:space="preserve">by 9am </w:t>
      </w:r>
      <w:r w:rsidRPr="76B3890F">
        <w:rPr>
          <w:rFonts w:ascii="Arial" w:hAnsi="Arial" w:cs="Arial"/>
          <w:sz w:val="24"/>
          <w:szCs w:val="24"/>
        </w:rPr>
        <w:t xml:space="preserve">at least working two working days prior to the Initial Child Protection Conference or </w:t>
      </w:r>
      <w:r w:rsidR="007D071C" w:rsidRPr="76B3890F">
        <w:rPr>
          <w:rFonts w:ascii="Arial" w:hAnsi="Arial" w:cs="Arial"/>
          <w:sz w:val="24"/>
          <w:szCs w:val="24"/>
        </w:rPr>
        <w:t xml:space="preserve">by 9am </w:t>
      </w:r>
      <w:r w:rsidRPr="76B3890F">
        <w:rPr>
          <w:rFonts w:ascii="Arial" w:hAnsi="Arial" w:cs="Arial"/>
          <w:sz w:val="24"/>
          <w:szCs w:val="24"/>
        </w:rPr>
        <w:t>at least five working days prior to the Review Child Protection Conference. Please use the following format in the email subject heading: ‘ICPC</w:t>
      </w:r>
      <w:r w:rsidR="007D071C" w:rsidRPr="76B3890F">
        <w:rPr>
          <w:rFonts w:ascii="Arial" w:hAnsi="Arial" w:cs="Arial"/>
          <w:sz w:val="24"/>
          <w:szCs w:val="24"/>
        </w:rPr>
        <w:t>,</w:t>
      </w:r>
      <w:r w:rsidRPr="76B3890F">
        <w:rPr>
          <w:rFonts w:ascii="Arial" w:hAnsi="Arial" w:cs="Arial"/>
          <w:sz w:val="24"/>
          <w:szCs w:val="24"/>
        </w:rPr>
        <w:t xml:space="preserve"> RCPC</w:t>
      </w:r>
      <w:r w:rsidR="007D071C" w:rsidRPr="76B3890F">
        <w:rPr>
          <w:rFonts w:ascii="Arial" w:hAnsi="Arial" w:cs="Arial"/>
          <w:sz w:val="24"/>
          <w:szCs w:val="24"/>
        </w:rPr>
        <w:t>, ROTH</w:t>
      </w:r>
      <w:r w:rsidR="00623496" w:rsidRPr="76B3890F">
        <w:rPr>
          <w:rFonts w:ascii="Arial" w:hAnsi="Arial" w:cs="Arial"/>
          <w:sz w:val="24"/>
          <w:szCs w:val="24"/>
        </w:rPr>
        <w:t>I or ROTHR</w:t>
      </w:r>
      <w:r w:rsidRPr="76B3890F">
        <w:rPr>
          <w:rFonts w:ascii="Arial" w:hAnsi="Arial" w:cs="Arial"/>
          <w:sz w:val="24"/>
          <w:szCs w:val="24"/>
        </w:rPr>
        <w:t xml:space="preserve"> Report, conference date, time and venue’.</w:t>
      </w:r>
    </w:p>
    <w:sectPr w:rsidR="00F501A4" w:rsidSect="00746D17">
      <w:pgSz w:w="11909" w:h="16834" w:code="9"/>
      <w:pgMar w:top="720" w:right="720" w:bottom="720" w:left="720" w:header="706" w:footer="706" w:gutter="0"/>
      <w:paperSrc w:first="15" w:other="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66DF4" w:rsidRDefault="00366DF4">
      <w:r>
        <w:separator/>
      </w:r>
    </w:p>
  </w:endnote>
  <w:endnote w:type="continuationSeparator" w:id="0">
    <w:p w:rsidR="00366DF4" w:rsidRDefault="00366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66DF4" w:rsidRDefault="00366DF4">
      <w:r>
        <w:separator/>
      </w:r>
    </w:p>
  </w:footnote>
  <w:footnote w:type="continuationSeparator" w:id="0">
    <w:p w:rsidR="00366DF4" w:rsidRDefault="00366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28BD"/>
    <w:multiLevelType w:val="hybridMultilevel"/>
    <w:tmpl w:val="589246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2E2FD5"/>
    <w:multiLevelType w:val="hybridMultilevel"/>
    <w:tmpl w:val="EC7010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2B36F4"/>
    <w:multiLevelType w:val="hybridMultilevel"/>
    <w:tmpl w:val="EABE3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5F7C53"/>
    <w:multiLevelType w:val="hybridMultilevel"/>
    <w:tmpl w:val="C4767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162413"/>
    <w:multiLevelType w:val="hybridMultilevel"/>
    <w:tmpl w:val="580C2AEA"/>
    <w:lvl w:ilvl="0" w:tplc="B22E34B4">
      <w:start w:val="1"/>
      <w:numFmt w:val="bullet"/>
      <w:lvlText w:val=""/>
      <w:lvlJc w:val="left"/>
      <w:pPr>
        <w:tabs>
          <w:tab w:val="num" w:pos="284"/>
        </w:tabs>
        <w:ind w:left="284" w:hanging="284"/>
      </w:pPr>
      <w:rPr>
        <w:rFonts w:ascii="Symbol" w:hAnsi="Symbol"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14724A"/>
    <w:multiLevelType w:val="hybridMultilevel"/>
    <w:tmpl w:val="2D5C8E90"/>
    <w:lvl w:ilvl="0" w:tplc="A0405450">
      <w:start w:val="1"/>
      <w:numFmt w:val="bullet"/>
      <w:lvlText w:val=""/>
      <w:lvlJc w:val="left"/>
      <w:pPr>
        <w:ind w:left="720" w:hanging="360"/>
      </w:pPr>
      <w:rPr>
        <w:rFonts w:ascii="Wingdings" w:hAnsi="Wingdings"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0CD4C4D"/>
    <w:multiLevelType w:val="hybridMultilevel"/>
    <w:tmpl w:val="F6F6DC2A"/>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468C19BF"/>
    <w:multiLevelType w:val="hybridMultilevel"/>
    <w:tmpl w:val="C7E8CB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9A1D34"/>
    <w:multiLevelType w:val="hybridMultilevel"/>
    <w:tmpl w:val="2EB68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0167D7"/>
    <w:multiLevelType w:val="hybridMultilevel"/>
    <w:tmpl w:val="F0F6BA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5B07EB"/>
    <w:multiLevelType w:val="hybridMultilevel"/>
    <w:tmpl w:val="7452D64E"/>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52F5C4F"/>
    <w:multiLevelType w:val="hybridMultilevel"/>
    <w:tmpl w:val="F5FC8A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49761878">
    <w:abstractNumId w:val="9"/>
  </w:num>
  <w:num w:numId="2" w16cid:durableId="1986936111">
    <w:abstractNumId w:val="11"/>
  </w:num>
  <w:num w:numId="3" w16cid:durableId="512688321">
    <w:abstractNumId w:val="0"/>
  </w:num>
  <w:num w:numId="4" w16cid:durableId="1000815609">
    <w:abstractNumId w:val="2"/>
  </w:num>
  <w:num w:numId="5" w16cid:durableId="315494625">
    <w:abstractNumId w:val="6"/>
  </w:num>
  <w:num w:numId="6" w16cid:durableId="1360081495">
    <w:abstractNumId w:val="7"/>
  </w:num>
  <w:num w:numId="7" w16cid:durableId="1794208381">
    <w:abstractNumId w:val="4"/>
  </w:num>
  <w:num w:numId="8" w16cid:durableId="255286116">
    <w:abstractNumId w:val="1"/>
  </w:num>
  <w:num w:numId="9" w16cid:durableId="4332739">
    <w:abstractNumId w:val="10"/>
  </w:num>
  <w:num w:numId="10" w16cid:durableId="472217045">
    <w:abstractNumId w:val="5"/>
  </w:num>
  <w:num w:numId="11" w16cid:durableId="229120714">
    <w:abstractNumId w:val="3"/>
  </w:num>
  <w:num w:numId="12" w16cid:durableId="17871893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96C"/>
    <w:rsid w:val="00005F59"/>
    <w:rsid w:val="000117FE"/>
    <w:rsid w:val="00016DAD"/>
    <w:rsid w:val="000178A1"/>
    <w:rsid w:val="000214CB"/>
    <w:rsid w:val="000261AE"/>
    <w:rsid w:val="000279FF"/>
    <w:rsid w:val="00033B78"/>
    <w:rsid w:val="00037C07"/>
    <w:rsid w:val="00043ACD"/>
    <w:rsid w:val="00044C4F"/>
    <w:rsid w:val="00045E27"/>
    <w:rsid w:val="0005045F"/>
    <w:rsid w:val="000556FF"/>
    <w:rsid w:val="00064551"/>
    <w:rsid w:val="000660C8"/>
    <w:rsid w:val="00067AA0"/>
    <w:rsid w:val="000756BC"/>
    <w:rsid w:val="00076FCE"/>
    <w:rsid w:val="0007735E"/>
    <w:rsid w:val="00077502"/>
    <w:rsid w:val="00086505"/>
    <w:rsid w:val="000879AB"/>
    <w:rsid w:val="00090939"/>
    <w:rsid w:val="00096119"/>
    <w:rsid w:val="00096EE6"/>
    <w:rsid w:val="000A15C3"/>
    <w:rsid w:val="000A296C"/>
    <w:rsid w:val="000B26AC"/>
    <w:rsid w:val="000B2D03"/>
    <w:rsid w:val="000B7466"/>
    <w:rsid w:val="000D09BB"/>
    <w:rsid w:val="000D321B"/>
    <w:rsid w:val="000D69AC"/>
    <w:rsid w:val="000D6E28"/>
    <w:rsid w:val="000D75F6"/>
    <w:rsid w:val="000E1FF9"/>
    <w:rsid w:val="000E56FA"/>
    <w:rsid w:val="000E751A"/>
    <w:rsid w:val="000F176F"/>
    <w:rsid w:val="000F3520"/>
    <w:rsid w:val="001035B7"/>
    <w:rsid w:val="001049D5"/>
    <w:rsid w:val="00104B89"/>
    <w:rsid w:val="0010795C"/>
    <w:rsid w:val="001102B7"/>
    <w:rsid w:val="00111127"/>
    <w:rsid w:val="00114915"/>
    <w:rsid w:val="00114CC0"/>
    <w:rsid w:val="00124857"/>
    <w:rsid w:val="001250D0"/>
    <w:rsid w:val="001257CF"/>
    <w:rsid w:val="00132CA7"/>
    <w:rsid w:val="00135ECA"/>
    <w:rsid w:val="001457B1"/>
    <w:rsid w:val="00146553"/>
    <w:rsid w:val="00146BDA"/>
    <w:rsid w:val="00160BDA"/>
    <w:rsid w:val="00164ED9"/>
    <w:rsid w:val="00165AA9"/>
    <w:rsid w:val="001667AB"/>
    <w:rsid w:val="00171A23"/>
    <w:rsid w:val="00184481"/>
    <w:rsid w:val="0018546E"/>
    <w:rsid w:val="001930F7"/>
    <w:rsid w:val="00193DBF"/>
    <w:rsid w:val="001A66C8"/>
    <w:rsid w:val="001B0239"/>
    <w:rsid w:val="001B060B"/>
    <w:rsid w:val="001B39DA"/>
    <w:rsid w:val="001B3B60"/>
    <w:rsid w:val="001D2246"/>
    <w:rsid w:val="001D34FD"/>
    <w:rsid w:val="001E0BD0"/>
    <w:rsid w:val="001E2ADB"/>
    <w:rsid w:val="001E4C82"/>
    <w:rsid w:val="001F3DBD"/>
    <w:rsid w:val="001F5E8C"/>
    <w:rsid w:val="002024CF"/>
    <w:rsid w:val="002113B7"/>
    <w:rsid w:val="00220153"/>
    <w:rsid w:val="002218EE"/>
    <w:rsid w:val="00223813"/>
    <w:rsid w:val="002304BE"/>
    <w:rsid w:val="00232571"/>
    <w:rsid w:val="00234BDF"/>
    <w:rsid w:val="0023614E"/>
    <w:rsid w:val="0024263B"/>
    <w:rsid w:val="00242CDD"/>
    <w:rsid w:val="0024788F"/>
    <w:rsid w:val="00247F42"/>
    <w:rsid w:val="00254A43"/>
    <w:rsid w:val="00255F60"/>
    <w:rsid w:val="00260712"/>
    <w:rsid w:val="00261562"/>
    <w:rsid w:val="00264D85"/>
    <w:rsid w:val="00273B16"/>
    <w:rsid w:val="00281AF5"/>
    <w:rsid w:val="002832ED"/>
    <w:rsid w:val="002835BE"/>
    <w:rsid w:val="00283E64"/>
    <w:rsid w:val="00285257"/>
    <w:rsid w:val="00286BC8"/>
    <w:rsid w:val="00286DE9"/>
    <w:rsid w:val="002916C7"/>
    <w:rsid w:val="00293CF6"/>
    <w:rsid w:val="0029496D"/>
    <w:rsid w:val="002A085D"/>
    <w:rsid w:val="002A31C5"/>
    <w:rsid w:val="002A3D97"/>
    <w:rsid w:val="002A672E"/>
    <w:rsid w:val="002B1714"/>
    <w:rsid w:val="002B2EC7"/>
    <w:rsid w:val="002B34FC"/>
    <w:rsid w:val="002B5E63"/>
    <w:rsid w:val="002B7125"/>
    <w:rsid w:val="002C08AF"/>
    <w:rsid w:val="002C0D18"/>
    <w:rsid w:val="002C1B84"/>
    <w:rsid w:val="002C1ED1"/>
    <w:rsid w:val="002C58BE"/>
    <w:rsid w:val="002D327E"/>
    <w:rsid w:val="002E05DC"/>
    <w:rsid w:val="002E105E"/>
    <w:rsid w:val="002F5514"/>
    <w:rsid w:val="002F7D9D"/>
    <w:rsid w:val="00311059"/>
    <w:rsid w:val="00313BB0"/>
    <w:rsid w:val="00317423"/>
    <w:rsid w:val="003235C8"/>
    <w:rsid w:val="0032635E"/>
    <w:rsid w:val="003268D5"/>
    <w:rsid w:val="0032703F"/>
    <w:rsid w:val="00340282"/>
    <w:rsid w:val="00342585"/>
    <w:rsid w:val="00345228"/>
    <w:rsid w:val="003476A1"/>
    <w:rsid w:val="0034773B"/>
    <w:rsid w:val="00352BAE"/>
    <w:rsid w:val="00352E5A"/>
    <w:rsid w:val="00353A54"/>
    <w:rsid w:val="00354895"/>
    <w:rsid w:val="0036022A"/>
    <w:rsid w:val="00362C75"/>
    <w:rsid w:val="00363E8D"/>
    <w:rsid w:val="00366DF4"/>
    <w:rsid w:val="003746C5"/>
    <w:rsid w:val="00376DBF"/>
    <w:rsid w:val="0038006D"/>
    <w:rsid w:val="00384B7A"/>
    <w:rsid w:val="0038560B"/>
    <w:rsid w:val="00387341"/>
    <w:rsid w:val="00390D6C"/>
    <w:rsid w:val="003919E6"/>
    <w:rsid w:val="00392477"/>
    <w:rsid w:val="00392BAA"/>
    <w:rsid w:val="003A1773"/>
    <w:rsid w:val="003A278E"/>
    <w:rsid w:val="003A2B08"/>
    <w:rsid w:val="003A5BEE"/>
    <w:rsid w:val="003B1722"/>
    <w:rsid w:val="003B172F"/>
    <w:rsid w:val="003C2352"/>
    <w:rsid w:val="003D1823"/>
    <w:rsid w:val="003D31D9"/>
    <w:rsid w:val="003D4433"/>
    <w:rsid w:val="003D5362"/>
    <w:rsid w:val="003E172A"/>
    <w:rsid w:val="003E33A0"/>
    <w:rsid w:val="003F14A1"/>
    <w:rsid w:val="003F43B1"/>
    <w:rsid w:val="00406127"/>
    <w:rsid w:val="00411C15"/>
    <w:rsid w:val="00412064"/>
    <w:rsid w:val="00422065"/>
    <w:rsid w:val="004260D9"/>
    <w:rsid w:val="004317A1"/>
    <w:rsid w:val="00437433"/>
    <w:rsid w:val="00441BAB"/>
    <w:rsid w:val="004430A2"/>
    <w:rsid w:val="00444EBC"/>
    <w:rsid w:val="004475F8"/>
    <w:rsid w:val="00451A74"/>
    <w:rsid w:val="0045380F"/>
    <w:rsid w:val="0046032C"/>
    <w:rsid w:val="00462E82"/>
    <w:rsid w:val="004647CF"/>
    <w:rsid w:val="00465C26"/>
    <w:rsid w:val="0047112E"/>
    <w:rsid w:val="00474642"/>
    <w:rsid w:val="00476135"/>
    <w:rsid w:val="004768AF"/>
    <w:rsid w:val="00480886"/>
    <w:rsid w:val="00484741"/>
    <w:rsid w:val="00485E4A"/>
    <w:rsid w:val="00490DD8"/>
    <w:rsid w:val="00491576"/>
    <w:rsid w:val="00492476"/>
    <w:rsid w:val="00492E2F"/>
    <w:rsid w:val="00493D66"/>
    <w:rsid w:val="004941E4"/>
    <w:rsid w:val="00497AE6"/>
    <w:rsid w:val="004A182B"/>
    <w:rsid w:val="004A39C0"/>
    <w:rsid w:val="004A39C3"/>
    <w:rsid w:val="004A4D15"/>
    <w:rsid w:val="004B6C04"/>
    <w:rsid w:val="004C0164"/>
    <w:rsid w:val="004C5FA0"/>
    <w:rsid w:val="004D0616"/>
    <w:rsid w:val="004D288A"/>
    <w:rsid w:val="004D63C4"/>
    <w:rsid w:val="004D6D25"/>
    <w:rsid w:val="004D74A8"/>
    <w:rsid w:val="004E573B"/>
    <w:rsid w:val="004E7B5A"/>
    <w:rsid w:val="004F055B"/>
    <w:rsid w:val="004F0773"/>
    <w:rsid w:val="004F12A2"/>
    <w:rsid w:val="004F31F8"/>
    <w:rsid w:val="004F5C40"/>
    <w:rsid w:val="004F6BBA"/>
    <w:rsid w:val="0050322E"/>
    <w:rsid w:val="005107DB"/>
    <w:rsid w:val="00511433"/>
    <w:rsid w:val="00511638"/>
    <w:rsid w:val="00513F49"/>
    <w:rsid w:val="00515CA5"/>
    <w:rsid w:val="0052101A"/>
    <w:rsid w:val="00521401"/>
    <w:rsid w:val="00521F5A"/>
    <w:rsid w:val="00523C10"/>
    <w:rsid w:val="00525DE5"/>
    <w:rsid w:val="00525F41"/>
    <w:rsid w:val="00525FAD"/>
    <w:rsid w:val="0053117B"/>
    <w:rsid w:val="005325C2"/>
    <w:rsid w:val="00532970"/>
    <w:rsid w:val="00533AAC"/>
    <w:rsid w:val="005405C7"/>
    <w:rsid w:val="00540D94"/>
    <w:rsid w:val="0054106A"/>
    <w:rsid w:val="00551E84"/>
    <w:rsid w:val="0055202A"/>
    <w:rsid w:val="0055203D"/>
    <w:rsid w:val="00554245"/>
    <w:rsid w:val="005632FC"/>
    <w:rsid w:val="00563EA7"/>
    <w:rsid w:val="00564049"/>
    <w:rsid w:val="00566C21"/>
    <w:rsid w:val="0057689F"/>
    <w:rsid w:val="00576B35"/>
    <w:rsid w:val="0058429B"/>
    <w:rsid w:val="00584B55"/>
    <w:rsid w:val="00584CC1"/>
    <w:rsid w:val="00592788"/>
    <w:rsid w:val="00594170"/>
    <w:rsid w:val="005956B9"/>
    <w:rsid w:val="005A26FB"/>
    <w:rsid w:val="005B3C35"/>
    <w:rsid w:val="005B3CA5"/>
    <w:rsid w:val="005C0990"/>
    <w:rsid w:val="005C3391"/>
    <w:rsid w:val="005C380D"/>
    <w:rsid w:val="005C6AA6"/>
    <w:rsid w:val="005C6E92"/>
    <w:rsid w:val="005D00ED"/>
    <w:rsid w:val="005D03D8"/>
    <w:rsid w:val="005D4E3F"/>
    <w:rsid w:val="005D518A"/>
    <w:rsid w:val="005E46D7"/>
    <w:rsid w:val="005E481D"/>
    <w:rsid w:val="005F1998"/>
    <w:rsid w:val="005F2382"/>
    <w:rsid w:val="005F3847"/>
    <w:rsid w:val="00602268"/>
    <w:rsid w:val="006079E7"/>
    <w:rsid w:val="00611468"/>
    <w:rsid w:val="00611F5B"/>
    <w:rsid w:val="006141C0"/>
    <w:rsid w:val="00616084"/>
    <w:rsid w:val="00623496"/>
    <w:rsid w:val="006236D7"/>
    <w:rsid w:val="00624DB5"/>
    <w:rsid w:val="006268A2"/>
    <w:rsid w:val="00626E3C"/>
    <w:rsid w:val="00627DF4"/>
    <w:rsid w:val="00635464"/>
    <w:rsid w:val="00635533"/>
    <w:rsid w:val="00640EE3"/>
    <w:rsid w:val="00641E99"/>
    <w:rsid w:val="00642BA3"/>
    <w:rsid w:val="00642FAC"/>
    <w:rsid w:val="00645EAC"/>
    <w:rsid w:val="00646D6A"/>
    <w:rsid w:val="00653069"/>
    <w:rsid w:val="00655AD2"/>
    <w:rsid w:val="00664A7A"/>
    <w:rsid w:val="00664CA6"/>
    <w:rsid w:val="00666634"/>
    <w:rsid w:val="00673057"/>
    <w:rsid w:val="006768E3"/>
    <w:rsid w:val="00676A99"/>
    <w:rsid w:val="00680F2D"/>
    <w:rsid w:val="0068198B"/>
    <w:rsid w:val="00684C96"/>
    <w:rsid w:val="00694140"/>
    <w:rsid w:val="006978D9"/>
    <w:rsid w:val="00697940"/>
    <w:rsid w:val="006A558A"/>
    <w:rsid w:val="006A6EC4"/>
    <w:rsid w:val="006B16DC"/>
    <w:rsid w:val="006B25EF"/>
    <w:rsid w:val="006B341C"/>
    <w:rsid w:val="006B4FA8"/>
    <w:rsid w:val="006B63BF"/>
    <w:rsid w:val="006C1B7A"/>
    <w:rsid w:val="006C6C55"/>
    <w:rsid w:val="006C795C"/>
    <w:rsid w:val="006D112E"/>
    <w:rsid w:val="006D28F1"/>
    <w:rsid w:val="006D38F0"/>
    <w:rsid w:val="006D7A38"/>
    <w:rsid w:val="006E44C7"/>
    <w:rsid w:val="006F0004"/>
    <w:rsid w:val="006F7F41"/>
    <w:rsid w:val="00703CBE"/>
    <w:rsid w:val="00703FDD"/>
    <w:rsid w:val="00710928"/>
    <w:rsid w:val="00714E83"/>
    <w:rsid w:val="00716C51"/>
    <w:rsid w:val="00724B94"/>
    <w:rsid w:val="007278F5"/>
    <w:rsid w:val="00737C81"/>
    <w:rsid w:val="0074141E"/>
    <w:rsid w:val="00744F1D"/>
    <w:rsid w:val="00746D17"/>
    <w:rsid w:val="00747BFD"/>
    <w:rsid w:val="00750B33"/>
    <w:rsid w:val="007577D3"/>
    <w:rsid w:val="007631AB"/>
    <w:rsid w:val="007640BE"/>
    <w:rsid w:val="007643BF"/>
    <w:rsid w:val="00766C75"/>
    <w:rsid w:val="00773BC1"/>
    <w:rsid w:val="0077582A"/>
    <w:rsid w:val="0079117A"/>
    <w:rsid w:val="007A2C12"/>
    <w:rsid w:val="007A30CB"/>
    <w:rsid w:val="007B170D"/>
    <w:rsid w:val="007B4AF1"/>
    <w:rsid w:val="007B585C"/>
    <w:rsid w:val="007B7974"/>
    <w:rsid w:val="007C0922"/>
    <w:rsid w:val="007C11CA"/>
    <w:rsid w:val="007C2E48"/>
    <w:rsid w:val="007D071C"/>
    <w:rsid w:val="007D0F10"/>
    <w:rsid w:val="007D3749"/>
    <w:rsid w:val="007D4AA7"/>
    <w:rsid w:val="007D5A2B"/>
    <w:rsid w:val="007E7E18"/>
    <w:rsid w:val="008015B7"/>
    <w:rsid w:val="008079C2"/>
    <w:rsid w:val="008107FF"/>
    <w:rsid w:val="008111AC"/>
    <w:rsid w:val="00811B5E"/>
    <w:rsid w:val="0082036A"/>
    <w:rsid w:val="0082400E"/>
    <w:rsid w:val="00831776"/>
    <w:rsid w:val="00834154"/>
    <w:rsid w:val="00846C2A"/>
    <w:rsid w:val="00850358"/>
    <w:rsid w:val="008512E1"/>
    <w:rsid w:val="00852106"/>
    <w:rsid w:val="0086031B"/>
    <w:rsid w:val="00886617"/>
    <w:rsid w:val="00886B7C"/>
    <w:rsid w:val="0088715F"/>
    <w:rsid w:val="00895E11"/>
    <w:rsid w:val="00897FF3"/>
    <w:rsid w:val="008A50E0"/>
    <w:rsid w:val="008A5AE3"/>
    <w:rsid w:val="008B3514"/>
    <w:rsid w:val="008B43F4"/>
    <w:rsid w:val="008C2EA3"/>
    <w:rsid w:val="008C5B38"/>
    <w:rsid w:val="008C6885"/>
    <w:rsid w:val="008D2E5C"/>
    <w:rsid w:val="008D35D9"/>
    <w:rsid w:val="008D3DB5"/>
    <w:rsid w:val="008D62AA"/>
    <w:rsid w:val="008E5F21"/>
    <w:rsid w:val="008F13DE"/>
    <w:rsid w:val="008F6353"/>
    <w:rsid w:val="0090013A"/>
    <w:rsid w:val="00904D3A"/>
    <w:rsid w:val="00906AF4"/>
    <w:rsid w:val="00910DEE"/>
    <w:rsid w:val="00914878"/>
    <w:rsid w:val="0091681B"/>
    <w:rsid w:val="00927645"/>
    <w:rsid w:val="009320C8"/>
    <w:rsid w:val="00935F03"/>
    <w:rsid w:val="00937326"/>
    <w:rsid w:val="00937E54"/>
    <w:rsid w:val="0094074A"/>
    <w:rsid w:val="00941161"/>
    <w:rsid w:val="00950149"/>
    <w:rsid w:val="00956B5F"/>
    <w:rsid w:val="00983E4C"/>
    <w:rsid w:val="0098671D"/>
    <w:rsid w:val="00986820"/>
    <w:rsid w:val="009869EC"/>
    <w:rsid w:val="00986FB2"/>
    <w:rsid w:val="00997077"/>
    <w:rsid w:val="009A4BC4"/>
    <w:rsid w:val="009A7264"/>
    <w:rsid w:val="009B2C10"/>
    <w:rsid w:val="009C502A"/>
    <w:rsid w:val="009D01ED"/>
    <w:rsid w:val="009D11F6"/>
    <w:rsid w:val="009D3CF5"/>
    <w:rsid w:val="009D6824"/>
    <w:rsid w:val="009D6CFC"/>
    <w:rsid w:val="009E1510"/>
    <w:rsid w:val="009E3A67"/>
    <w:rsid w:val="009E5714"/>
    <w:rsid w:val="009F62DC"/>
    <w:rsid w:val="00A022B5"/>
    <w:rsid w:val="00A03CCA"/>
    <w:rsid w:val="00A052A4"/>
    <w:rsid w:val="00A104CE"/>
    <w:rsid w:val="00A16C0E"/>
    <w:rsid w:val="00A22AFB"/>
    <w:rsid w:val="00A23702"/>
    <w:rsid w:val="00A23A77"/>
    <w:rsid w:val="00A23F20"/>
    <w:rsid w:val="00A24201"/>
    <w:rsid w:val="00A417E7"/>
    <w:rsid w:val="00A43260"/>
    <w:rsid w:val="00A552E9"/>
    <w:rsid w:val="00A56829"/>
    <w:rsid w:val="00A6639A"/>
    <w:rsid w:val="00A6736C"/>
    <w:rsid w:val="00A70171"/>
    <w:rsid w:val="00A71EDB"/>
    <w:rsid w:val="00A754B6"/>
    <w:rsid w:val="00A77DF0"/>
    <w:rsid w:val="00A81232"/>
    <w:rsid w:val="00A81484"/>
    <w:rsid w:val="00A848E8"/>
    <w:rsid w:val="00A849BB"/>
    <w:rsid w:val="00A9100C"/>
    <w:rsid w:val="00A91902"/>
    <w:rsid w:val="00A91E72"/>
    <w:rsid w:val="00A95918"/>
    <w:rsid w:val="00AA30B0"/>
    <w:rsid w:val="00AB08F7"/>
    <w:rsid w:val="00AB3ED0"/>
    <w:rsid w:val="00AC0828"/>
    <w:rsid w:val="00AC14CF"/>
    <w:rsid w:val="00AD3C40"/>
    <w:rsid w:val="00AE3D2D"/>
    <w:rsid w:val="00AE6717"/>
    <w:rsid w:val="00AF3556"/>
    <w:rsid w:val="00AF3CBA"/>
    <w:rsid w:val="00AF4E53"/>
    <w:rsid w:val="00AF631F"/>
    <w:rsid w:val="00AF7D6F"/>
    <w:rsid w:val="00B048E8"/>
    <w:rsid w:val="00B0589F"/>
    <w:rsid w:val="00B076DB"/>
    <w:rsid w:val="00B108B1"/>
    <w:rsid w:val="00B11077"/>
    <w:rsid w:val="00B17C35"/>
    <w:rsid w:val="00B21464"/>
    <w:rsid w:val="00B257BF"/>
    <w:rsid w:val="00B3675A"/>
    <w:rsid w:val="00B44814"/>
    <w:rsid w:val="00B46027"/>
    <w:rsid w:val="00B47021"/>
    <w:rsid w:val="00B5132E"/>
    <w:rsid w:val="00B61AE2"/>
    <w:rsid w:val="00B67A83"/>
    <w:rsid w:val="00B734F5"/>
    <w:rsid w:val="00B75D0C"/>
    <w:rsid w:val="00B86492"/>
    <w:rsid w:val="00B916C2"/>
    <w:rsid w:val="00B97E10"/>
    <w:rsid w:val="00BA0396"/>
    <w:rsid w:val="00BB0253"/>
    <w:rsid w:val="00BB4113"/>
    <w:rsid w:val="00BB6E6B"/>
    <w:rsid w:val="00BC17DB"/>
    <w:rsid w:val="00BC4180"/>
    <w:rsid w:val="00BC4A1D"/>
    <w:rsid w:val="00BC577A"/>
    <w:rsid w:val="00BC6DB0"/>
    <w:rsid w:val="00BD0C75"/>
    <w:rsid w:val="00BD2330"/>
    <w:rsid w:val="00BE18A4"/>
    <w:rsid w:val="00BE563C"/>
    <w:rsid w:val="00BF1474"/>
    <w:rsid w:val="00BF32AA"/>
    <w:rsid w:val="00BF3BCD"/>
    <w:rsid w:val="00BF74DA"/>
    <w:rsid w:val="00C10BD4"/>
    <w:rsid w:val="00C164DE"/>
    <w:rsid w:val="00C27BEF"/>
    <w:rsid w:val="00C30FCC"/>
    <w:rsid w:val="00C34621"/>
    <w:rsid w:val="00C53F13"/>
    <w:rsid w:val="00C54B21"/>
    <w:rsid w:val="00C54B54"/>
    <w:rsid w:val="00C56C66"/>
    <w:rsid w:val="00C62E2B"/>
    <w:rsid w:val="00C67D74"/>
    <w:rsid w:val="00C7431B"/>
    <w:rsid w:val="00C750EA"/>
    <w:rsid w:val="00C81D82"/>
    <w:rsid w:val="00C82AC1"/>
    <w:rsid w:val="00C9156F"/>
    <w:rsid w:val="00C932D6"/>
    <w:rsid w:val="00CA186A"/>
    <w:rsid w:val="00CA207E"/>
    <w:rsid w:val="00CA24A4"/>
    <w:rsid w:val="00CA3DB4"/>
    <w:rsid w:val="00CB2B52"/>
    <w:rsid w:val="00CB2DE3"/>
    <w:rsid w:val="00CB38FD"/>
    <w:rsid w:val="00CB47BE"/>
    <w:rsid w:val="00CC5A86"/>
    <w:rsid w:val="00CC5E35"/>
    <w:rsid w:val="00CC7448"/>
    <w:rsid w:val="00CD2ABC"/>
    <w:rsid w:val="00CD481F"/>
    <w:rsid w:val="00CD7978"/>
    <w:rsid w:val="00CF6BF7"/>
    <w:rsid w:val="00D0790F"/>
    <w:rsid w:val="00D15618"/>
    <w:rsid w:val="00D15CFB"/>
    <w:rsid w:val="00D17166"/>
    <w:rsid w:val="00D2724C"/>
    <w:rsid w:val="00D300F1"/>
    <w:rsid w:val="00D345D0"/>
    <w:rsid w:val="00D35884"/>
    <w:rsid w:val="00D35DD5"/>
    <w:rsid w:val="00D44C12"/>
    <w:rsid w:val="00D451EA"/>
    <w:rsid w:val="00D47C60"/>
    <w:rsid w:val="00D55EB3"/>
    <w:rsid w:val="00D56ECD"/>
    <w:rsid w:val="00D609F1"/>
    <w:rsid w:val="00D6259C"/>
    <w:rsid w:val="00D7081B"/>
    <w:rsid w:val="00D739F2"/>
    <w:rsid w:val="00D74ABD"/>
    <w:rsid w:val="00D756EE"/>
    <w:rsid w:val="00D77D5E"/>
    <w:rsid w:val="00D80230"/>
    <w:rsid w:val="00D85FA2"/>
    <w:rsid w:val="00D8720F"/>
    <w:rsid w:val="00D9438D"/>
    <w:rsid w:val="00DA193A"/>
    <w:rsid w:val="00DA2946"/>
    <w:rsid w:val="00DA2FC4"/>
    <w:rsid w:val="00DA423F"/>
    <w:rsid w:val="00DA4618"/>
    <w:rsid w:val="00DB48D7"/>
    <w:rsid w:val="00DC3EF4"/>
    <w:rsid w:val="00DC472C"/>
    <w:rsid w:val="00DC6EDF"/>
    <w:rsid w:val="00DC6EF4"/>
    <w:rsid w:val="00DE59A3"/>
    <w:rsid w:val="00DE7AD9"/>
    <w:rsid w:val="00E02AB4"/>
    <w:rsid w:val="00E123EB"/>
    <w:rsid w:val="00E16168"/>
    <w:rsid w:val="00E302A7"/>
    <w:rsid w:val="00E34F61"/>
    <w:rsid w:val="00E60BEA"/>
    <w:rsid w:val="00E67F2C"/>
    <w:rsid w:val="00E714BB"/>
    <w:rsid w:val="00E80CD1"/>
    <w:rsid w:val="00E812BF"/>
    <w:rsid w:val="00E83DAF"/>
    <w:rsid w:val="00E95D9C"/>
    <w:rsid w:val="00E96E5D"/>
    <w:rsid w:val="00EA4DB4"/>
    <w:rsid w:val="00EA5A5A"/>
    <w:rsid w:val="00EA6A53"/>
    <w:rsid w:val="00EB02EA"/>
    <w:rsid w:val="00EB160A"/>
    <w:rsid w:val="00EB2C88"/>
    <w:rsid w:val="00EC0BCD"/>
    <w:rsid w:val="00EC5440"/>
    <w:rsid w:val="00ED2C6E"/>
    <w:rsid w:val="00ED7619"/>
    <w:rsid w:val="00ED7B77"/>
    <w:rsid w:val="00EE07E0"/>
    <w:rsid w:val="00EE09FC"/>
    <w:rsid w:val="00EE5FD2"/>
    <w:rsid w:val="00EE6C72"/>
    <w:rsid w:val="00EF0B29"/>
    <w:rsid w:val="00EF16A1"/>
    <w:rsid w:val="00EF7593"/>
    <w:rsid w:val="00F0141D"/>
    <w:rsid w:val="00F06428"/>
    <w:rsid w:val="00F0660D"/>
    <w:rsid w:val="00F070BA"/>
    <w:rsid w:val="00F14C1C"/>
    <w:rsid w:val="00F1617E"/>
    <w:rsid w:val="00F2381E"/>
    <w:rsid w:val="00F2576F"/>
    <w:rsid w:val="00F47BBF"/>
    <w:rsid w:val="00F501A4"/>
    <w:rsid w:val="00F53168"/>
    <w:rsid w:val="00F53857"/>
    <w:rsid w:val="00F54843"/>
    <w:rsid w:val="00F56653"/>
    <w:rsid w:val="00F63880"/>
    <w:rsid w:val="00F658C4"/>
    <w:rsid w:val="00F66972"/>
    <w:rsid w:val="00F75DF9"/>
    <w:rsid w:val="00F8136B"/>
    <w:rsid w:val="00F81EBB"/>
    <w:rsid w:val="00F834B9"/>
    <w:rsid w:val="00F857E3"/>
    <w:rsid w:val="00F867C6"/>
    <w:rsid w:val="00F90305"/>
    <w:rsid w:val="00F9423F"/>
    <w:rsid w:val="00F94639"/>
    <w:rsid w:val="00FA2069"/>
    <w:rsid w:val="00FA54A2"/>
    <w:rsid w:val="00FA56E3"/>
    <w:rsid w:val="00FA597F"/>
    <w:rsid w:val="00FA5CCF"/>
    <w:rsid w:val="00FA754A"/>
    <w:rsid w:val="00FB0621"/>
    <w:rsid w:val="00FB0BF7"/>
    <w:rsid w:val="00FB40E9"/>
    <w:rsid w:val="00FB7F35"/>
    <w:rsid w:val="00FC1D7D"/>
    <w:rsid w:val="00FC20C6"/>
    <w:rsid w:val="00FC2E10"/>
    <w:rsid w:val="00FC7CFE"/>
    <w:rsid w:val="00FD4C64"/>
    <w:rsid w:val="00FD73BE"/>
    <w:rsid w:val="00FE07D7"/>
    <w:rsid w:val="00FE0E70"/>
    <w:rsid w:val="00FE129A"/>
    <w:rsid w:val="00FE2C00"/>
    <w:rsid w:val="00FE2C42"/>
    <w:rsid w:val="00FF0255"/>
    <w:rsid w:val="029F18C2"/>
    <w:rsid w:val="04FBEDEE"/>
    <w:rsid w:val="066C4C58"/>
    <w:rsid w:val="06A254BB"/>
    <w:rsid w:val="070EA1A1"/>
    <w:rsid w:val="09766B30"/>
    <w:rsid w:val="0A646F86"/>
    <w:rsid w:val="0AE43D4D"/>
    <w:rsid w:val="0C4A9183"/>
    <w:rsid w:val="0CD8F14B"/>
    <w:rsid w:val="0CD98F0A"/>
    <w:rsid w:val="118CFDFE"/>
    <w:rsid w:val="13071575"/>
    <w:rsid w:val="16DEED9A"/>
    <w:rsid w:val="1707768E"/>
    <w:rsid w:val="1836698E"/>
    <w:rsid w:val="18CE47DB"/>
    <w:rsid w:val="1D4BBD23"/>
    <w:rsid w:val="1DFB5E4D"/>
    <w:rsid w:val="1E204901"/>
    <w:rsid w:val="1F3092AA"/>
    <w:rsid w:val="20D83A1A"/>
    <w:rsid w:val="212470E7"/>
    <w:rsid w:val="21B663C6"/>
    <w:rsid w:val="22DF0DC4"/>
    <w:rsid w:val="2A896BAE"/>
    <w:rsid w:val="2B73E609"/>
    <w:rsid w:val="30F518E4"/>
    <w:rsid w:val="318C6FD7"/>
    <w:rsid w:val="32337B31"/>
    <w:rsid w:val="33DF1E09"/>
    <w:rsid w:val="3B087F22"/>
    <w:rsid w:val="3B296336"/>
    <w:rsid w:val="3B3E9620"/>
    <w:rsid w:val="3C149718"/>
    <w:rsid w:val="3C2570ED"/>
    <w:rsid w:val="3C560C3F"/>
    <w:rsid w:val="3D2BED0A"/>
    <w:rsid w:val="412F2FDC"/>
    <w:rsid w:val="442E1451"/>
    <w:rsid w:val="44B0E767"/>
    <w:rsid w:val="4794764D"/>
    <w:rsid w:val="47D51CE8"/>
    <w:rsid w:val="47F5C5F8"/>
    <w:rsid w:val="49EB9AD2"/>
    <w:rsid w:val="4B6BDD59"/>
    <w:rsid w:val="4B9238E5"/>
    <w:rsid w:val="4C3119BF"/>
    <w:rsid w:val="4CCCB194"/>
    <w:rsid w:val="4F77F078"/>
    <w:rsid w:val="59452C20"/>
    <w:rsid w:val="5C526EA0"/>
    <w:rsid w:val="5C882D32"/>
    <w:rsid w:val="5CFADEEE"/>
    <w:rsid w:val="5EF454EB"/>
    <w:rsid w:val="5FB23290"/>
    <w:rsid w:val="606FD687"/>
    <w:rsid w:val="60EA26A1"/>
    <w:rsid w:val="6BE8C690"/>
    <w:rsid w:val="6C3EB5AC"/>
    <w:rsid w:val="6D73C5BB"/>
    <w:rsid w:val="6DCB321F"/>
    <w:rsid w:val="6E2396DC"/>
    <w:rsid w:val="6EECE3D8"/>
    <w:rsid w:val="76B3890F"/>
    <w:rsid w:val="78EEA961"/>
    <w:rsid w:val="7C6217FC"/>
    <w:rsid w:val="7DD5FC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DEB63"/>
  <w15:chartTrackingRefBased/>
  <w15:docId w15:val="{E49E4986-9465-4B82-9C3B-B7C52FC2E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E8D"/>
    <w:pPr>
      <w:jc w:val="both"/>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0660C8"/>
    <w:pPr>
      <w:spacing w:line="300" w:lineRule="auto"/>
    </w:pPr>
  </w:style>
  <w:style w:type="paragraph" w:styleId="Footer">
    <w:name w:val="footer"/>
    <w:basedOn w:val="Normal"/>
    <w:link w:val="FooterChar"/>
    <w:uiPriority w:val="99"/>
    <w:rsid w:val="000660C8"/>
    <w:pPr>
      <w:tabs>
        <w:tab w:val="center" w:pos="4153"/>
        <w:tab w:val="right" w:pos="8306"/>
      </w:tabs>
    </w:pPr>
    <w:rPr>
      <w:sz w:val="14"/>
    </w:rPr>
  </w:style>
  <w:style w:type="paragraph" w:styleId="BodyText">
    <w:name w:val="Body Text"/>
    <w:basedOn w:val="Normal"/>
    <w:rsid w:val="000660C8"/>
    <w:pPr>
      <w:tabs>
        <w:tab w:val="left" w:pos="8100"/>
      </w:tabs>
    </w:pPr>
    <w:rPr>
      <w:sz w:val="18"/>
    </w:rPr>
  </w:style>
  <w:style w:type="paragraph" w:styleId="Header">
    <w:name w:val="header"/>
    <w:basedOn w:val="Normal"/>
    <w:rsid w:val="00910DEE"/>
    <w:pPr>
      <w:tabs>
        <w:tab w:val="center" w:pos="4153"/>
        <w:tab w:val="right" w:pos="8306"/>
      </w:tabs>
    </w:pPr>
  </w:style>
  <w:style w:type="paragraph" w:styleId="BalloonText">
    <w:name w:val="Balloon Text"/>
    <w:basedOn w:val="Normal"/>
    <w:semiHidden/>
    <w:rsid w:val="005956B9"/>
    <w:rPr>
      <w:rFonts w:ascii="Tahoma" w:hAnsi="Tahoma" w:cs="Tahoma"/>
      <w:sz w:val="16"/>
      <w:szCs w:val="16"/>
    </w:rPr>
  </w:style>
  <w:style w:type="character" w:customStyle="1" w:styleId="FooterChar">
    <w:name w:val="Footer Char"/>
    <w:basedOn w:val="DefaultParagraphFont"/>
    <w:link w:val="Footer"/>
    <w:uiPriority w:val="99"/>
    <w:rsid w:val="004B6C04"/>
    <w:rPr>
      <w:sz w:val="14"/>
    </w:rPr>
  </w:style>
  <w:style w:type="table" w:styleId="TableGrid">
    <w:name w:val="Table Grid"/>
    <w:basedOn w:val="TableNormal"/>
    <w:rsid w:val="005214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nhideWhenUsed/>
    <w:rsid w:val="00090939"/>
    <w:rPr>
      <w:color w:val="0000FF"/>
      <w:u w:val="single"/>
    </w:rPr>
  </w:style>
  <w:style w:type="character" w:styleId="UnresolvedMention">
    <w:name w:val="Unresolved Mention"/>
    <w:basedOn w:val="DefaultParagraphFont"/>
    <w:uiPriority w:val="99"/>
    <w:semiHidden/>
    <w:unhideWhenUsed/>
    <w:rsid w:val="00511433"/>
    <w:rPr>
      <w:color w:val="605E5C"/>
      <w:shd w:val="clear" w:color="auto" w:fill="E1DFDD"/>
    </w:rPr>
  </w:style>
  <w:style w:type="paragraph" w:styleId="ListParagraph">
    <w:name w:val="List Paragraph"/>
    <w:basedOn w:val="Normal"/>
    <w:uiPriority w:val="34"/>
    <w:qFormat/>
    <w:rsid w:val="00C750EA"/>
    <w:pPr>
      <w:ind w:left="720"/>
      <w:contextualSpacing/>
    </w:pPr>
  </w:style>
  <w:style w:type="character" w:styleId="PlaceholderText">
    <w:name w:val="Placeholder Text"/>
    <w:basedOn w:val="DefaultParagraphFont"/>
    <w:uiPriority w:val="99"/>
    <w:semiHidden/>
    <w:rsid w:val="00DC6E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021183">
      <w:bodyDiv w:val="1"/>
      <w:marLeft w:val="0"/>
      <w:marRight w:val="0"/>
      <w:marTop w:val="0"/>
      <w:marBottom w:val="0"/>
      <w:divBdr>
        <w:top w:val="none" w:sz="0" w:space="0" w:color="auto"/>
        <w:left w:val="none" w:sz="0" w:space="0" w:color="auto"/>
        <w:bottom w:val="none" w:sz="0" w:space="0" w:color="auto"/>
        <w:right w:val="none" w:sz="0" w:space="0" w:color="auto"/>
      </w:divBdr>
      <w:divsChild>
        <w:div w:id="65298242">
          <w:marLeft w:val="0"/>
          <w:marRight w:val="0"/>
          <w:marTop w:val="0"/>
          <w:marBottom w:val="0"/>
          <w:divBdr>
            <w:top w:val="none" w:sz="0" w:space="0" w:color="auto"/>
            <w:left w:val="none" w:sz="0" w:space="0" w:color="auto"/>
            <w:bottom w:val="none" w:sz="0" w:space="0" w:color="auto"/>
            <w:right w:val="none" w:sz="0" w:space="0" w:color="auto"/>
          </w:divBdr>
        </w:div>
        <w:div w:id="343440046">
          <w:marLeft w:val="0"/>
          <w:marRight w:val="0"/>
          <w:marTop w:val="0"/>
          <w:marBottom w:val="0"/>
          <w:divBdr>
            <w:top w:val="none" w:sz="0" w:space="0" w:color="auto"/>
            <w:left w:val="none" w:sz="0" w:space="0" w:color="auto"/>
            <w:bottom w:val="none" w:sz="0" w:space="0" w:color="auto"/>
            <w:right w:val="none" w:sz="0" w:space="0" w:color="auto"/>
          </w:divBdr>
        </w:div>
      </w:divsChild>
    </w:div>
    <w:div w:id="78146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SSUAdmin@newcastle.gov.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SSUAdmin@newcastle.gov.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ooreCh\Local%20Settings\Temporary%20Internet%20Files\OLKAD\New%20WC%20Letter%201.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32284CFF-5DF8-4C31-8B6A-95B01AFC2268}"/>
      </w:docPartPr>
      <w:docPartBody>
        <w:p w:rsidR="001A66C8" w:rsidRDefault="00D47C60">
          <w:r w:rsidRPr="00B341E3">
            <w:rPr>
              <w:rStyle w:val="PlaceholderText"/>
            </w:rPr>
            <w:t>Click or tap here to enter text.</w:t>
          </w:r>
        </w:p>
      </w:docPartBody>
    </w:docPart>
    <w:docPart>
      <w:docPartPr>
        <w:name w:val="2E687BE872E44EABB8E2A12D42EA04E7"/>
        <w:category>
          <w:name w:val="General"/>
          <w:gallery w:val="placeholder"/>
        </w:category>
        <w:types>
          <w:type w:val="bbPlcHdr"/>
        </w:types>
        <w:behaviors>
          <w:behavior w:val="content"/>
        </w:behaviors>
        <w:guid w:val="{5554C0BF-6A48-4FED-A548-3DDA1B2AF2DC}"/>
      </w:docPartPr>
      <w:docPartBody>
        <w:p w:rsidR="001A66C8" w:rsidRDefault="00D47C60" w:rsidP="00D47C60">
          <w:pPr>
            <w:pStyle w:val="2E687BE872E44EABB8E2A12D42EA04E7"/>
          </w:pPr>
          <w:r w:rsidRPr="00B341E3">
            <w:rPr>
              <w:rStyle w:val="PlaceholderText"/>
            </w:rPr>
            <w:t>Click or tap here to enter text.</w:t>
          </w:r>
        </w:p>
      </w:docPartBody>
    </w:docPart>
    <w:docPart>
      <w:docPartPr>
        <w:name w:val="D1CBF3D4C3834E428C1558E482C14D9E"/>
        <w:category>
          <w:name w:val="General"/>
          <w:gallery w:val="placeholder"/>
        </w:category>
        <w:types>
          <w:type w:val="bbPlcHdr"/>
        </w:types>
        <w:behaviors>
          <w:behavior w:val="content"/>
        </w:behaviors>
        <w:guid w:val="{F5501775-B7E9-4EF6-A207-774BD2B0C995}"/>
      </w:docPartPr>
      <w:docPartBody>
        <w:p w:rsidR="001A66C8" w:rsidRDefault="00D47C60" w:rsidP="00D47C60">
          <w:pPr>
            <w:pStyle w:val="D1CBF3D4C3834E428C1558E482C14D9E"/>
          </w:pPr>
          <w:r w:rsidRPr="00B341E3">
            <w:rPr>
              <w:rStyle w:val="PlaceholderText"/>
            </w:rPr>
            <w:t>Click or tap here to enter text.</w:t>
          </w:r>
        </w:p>
      </w:docPartBody>
    </w:docPart>
    <w:docPart>
      <w:docPartPr>
        <w:name w:val="948F397CF58A47CC911758C975AC5D4D"/>
        <w:category>
          <w:name w:val="General"/>
          <w:gallery w:val="placeholder"/>
        </w:category>
        <w:types>
          <w:type w:val="bbPlcHdr"/>
        </w:types>
        <w:behaviors>
          <w:behavior w:val="content"/>
        </w:behaviors>
        <w:guid w:val="{B13493A6-21FB-4D77-98EE-09FD49470D39}"/>
      </w:docPartPr>
      <w:docPartBody>
        <w:p w:rsidR="001A66C8" w:rsidRDefault="00D47C60" w:rsidP="00D47C60">
          <w:pPr>
            <w:pStyle w:val="948F397CF58A47CC911758C975AC5D4D"/>
          </w:pPr>
          <w:r w:rsidRPr="00B341E3">
            <w:rPr>
              <w:rStyle w:val="PlaceholderText"/>
            </w:rPr>
            <w:t>Click or tap here to enter text.</w:t>
          </w:r>
        </w:p>
      </w:docPartBody>
    </w:docPart>
    <w:docPart>
      <w:docPartPr>
        <w:name w:val="C2E1AA259C3446E9B565C5CD6229E71F"/>
        <w:category>
          <w:name w:val="General"/>
          <w:gallery w:val="placeholder"/>
        </w:category>
        <w:types>
          <w:type w:val="bbPlcHdr"/>
        </w:types>
        <w:behaviors>
          <w:behavior w:val="content"/>
        </w:behaviors>
        <w:guid w:val="{D18C4E07-2BE6-4CF0-9B8B-F54047D2C98E}"/>
      </w:docPartPr>
      <w:docPartBody>
        <w:p w:rsidR="001A66C8" w:rsidRDefault="00D47C60" w:rsidP="00D47C60">
          <w:pPr>
            <w:pStyle w:val="C2E1AA259C3446E9B565C5CD6229E71F"/>
          </w:pPr>
          <w:r w:rsidRPr="00B341E3">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1478C543-1AB3-4316-8296-5E409FF0750D}"/>
      </w:docPartPr>
      <w:docPartBody>
        <w:p w:rsidR="001A66C8" w:rsidRDefault="00D47C60">
          <w:r w:rsidRPr="00B341E3">
            <w:rPr>
              <w:rStyle w:val="PlaceholderText"/>
            </w:rPr>
            <w:t>Choose an item.</w:t>
          </w:r>
        </w:p>
      </w:docPartBody>
    </w:docPart>
    <w:docPart>
      <w:docPartPr>
        <w:name w:val="66E856564973469DAF7DF9D82BD38D48"/>
        <w:category>
          <w:name w:val="General"/>
          <w:gallery w:val="placeholder"/>
        </w:category>
        <w:types>
          <w:type w:val="bbPlcHdr"/>
        </w:types>
        <w:behaviors>
          <w:behavior w:val="content"/>
        </w:behaviors>
        <w:guid w:val="{0FAB9146-EE4A-4272-8AB0-0563B173936F}"/>
      </w:docPartPr>
      <w:docPartBody>
        <w:p w:rsidR="001A66C8" w:rsidRDefault="00D47C60" w:rsidP="00D47C60">
          <w:pPr>
            <w:pStyle w:val="66E856564973469DAF7DF9D82BD38D48"/>
          </w:pPr>
          <w:r w:rsidRPr="00B341E3">
            <w:rPr>
              <w:rStyle w:val="PlaceholderText"/>
            </w:rPr>
            <w:t>Click or tap to enter a date.</w:t>
          </w:r>
        </w:p>
      </w:docPartBody>
    </w:docPart>
    <w:docPart>
      <w:docPartPr>
        <w:name w:val="70646419D09B49E9A4D721A2F8DCD69D"/>
        <w:category>
          <w:name w:val="General"/>
          <w:gallery w:val="placeholder"/>
        </w:category>
        <w:types>
          <w:type w:val="bbPlcHdr"/>
        </w:types>
        <w:behaviors>
          <w:behavior w:val="content"/>
        </w:behaviors>
        <w:guid w:val="{FDE2DA0A-DF90-48C5-BF49-D057CF14BE1E}"/>
      </w:docPartPr>
      <w:docPartBody>
        <w:p w:rsidR="001A66C8" w:rsidRDefault="00D47C60" w:rsidP="00D47C60">
          <w:pPr>
            <w:pStyle w:val="70646419D09B49E9A4D721A2F8DCD69D"/>
          </w:pPr>
          <w:r w:rsidRPr="00B341E3">
            <w:rPr>
              <w:rStyle w:val="PlaceholderText"/>
            </w:rPr>
            <w:t>Click or tap here to enter text.</w:t>
          </w:r>
        </w:p>
      </w:docPartBody>
    </w:docPart>
    <w:docPart>
      <w:docPartPr>
        <w:name w:val="75E96E4F87BC4B229D6085EC217F91C4"/>
        <w:category>
          <w:name w:val="General"/>
          <w:gallery w:val="placeholder"/>
        </w:category>
        <w:types>
          <w:type w:val="bbPlcHdr"/>
        </w:types>
        <w:behaviors>
          <w:behavior w:val="content"/>
        </w:behaviors>
        <w:guid w:val="{A4448067-FF3F-401E-92E7-7D27A99C7EF8}"/>
      </w:docPartPr>
      <w:docPartBody>
        <w:p w:rsidR="001A66C8" w:rsidRDefault="00D47C60" w:rsidP="00D47C60">
          <w:pPr>
            <w:pStyle w:val="75E96E4F87BC4B229D6085EC217F91C4"/>
          </w:pPr>
          <w:r w:rsidRPr="00B341E3">
            <w:rPr>
              <w:rStyle w:val="PlaceholderText"/>
            </w:rPr>
            <w:t>Click or tap to enter a date.</w:t>
          </w:r>
        </w:p>
      </w:docPartBody>
    </w:docPart>
    <w:docPart>
      <w:docPartPr>
        <w:name w:val="52CF950F7FC74921A2FC27188EDE0F97"/>
        <w:category>
          <w:name w:val="General"/>
          <w:gallery w:val="placeholder"/>
        </w:category>
        <w:types>
          <w:type w:val="bbPlcHdr"/>
        </w:types>
        <w:behaviors>
          <w:behavior w:val="content"/>
        </w:behaviors>
        <w:guid w:val="{D02F4AD2-15D0-4C38-BA53-FBDCB8D3E90E}"/>
      </w:docPartPr>
      <w:docPartBody>
        <w:p w:rsidR="001A66C8" w:rsidRDefault="00D47C60" w:rsidP="00D47C60">
          <w:pPr>
            <w:pStyle w:val="52CF950F7FC74921A2FC27188EDE0F97"/>
          </w:pPr>
          <w:r w:rsidRPr="00B341E3">
            <w:rPr>
              <w:rStyle w:val="PlaceholderText"/>
            </w:rPr>
            <w:t>Click or tap here to enter text.</w:t>
          </w:r>
        </w:p>
      </w:docPartBody>
    </w:docPart>
    <w:docPart>
      <w:docPartPr>
        <w:name w:val="6CA4C37985D6452392971E95580B445D"/>
        <w:category>
          <w:name w:val="General"/>
          <w:gallery w:val="placeholder"/>
        </w:category>
        <w:types>
          <w:type w:val="bbPlcHdr"/>
        </w:types>
        <w:behaviors>
          <w:behavior w:val="content"/>
        </w:behaviors>
        <w:guid w:val="{83697ACA-9A1C-4190-BBE0-CE3D162DC891}"/>
      </w:docPartPr>
      <w:docPartBody>
        <w:p w:rsidR="001A66C8" w:rsidRDefault="00D47C60" w:rsidP="00D47C60">
          <w:pPr>
            <w:pStyle w:val="6CA4C37985D6452392971E95580B445D"/>
          </w:pPr>
          <w:r w:rsidRPr="00B341E3">
            <w:rPr>
              <w:rStyle w:val="PlaceholderText"/>
            </w:rPr>
            <w:t>Click or tap here to enter text.</w:t>
          </w:r>
        </w:p>
      </w:docPartBody>
    </w:docPart>
    <w:docPart>
      <w:docPartPr>
        <w:name w:val="7F4FB9D956554048A58DF9D9E0EE2232"/>
        <w:category>
          <w:name w:val="General"/>
          <w:gallery w:val="placeholder"/>
        </w:category>
        <w:types>
          <w:type w:val="bbPlcHdr"/>
        </w:types>
        <w:behaviors>
          <w:behavior w:val="content"/>
        </w:behaviors>
        <w:guid w:val="{780AF254-FBFD-418D-8FCE-1A79D9635D1B}"/>
      </w:docPartPr>
      <w:docPartBody>
        <w:p w:rsidR="001A66C8" w:rsidRDefault="00D47C60" w:rsidP="00D47C60">
          <w:pPr>
            <w:pStyle w:val="7F4FB9D956554048A58DF9D9E0EE2232"/>
          </w:pPr>
          <w:r w:rsidRPr="00B341E3">
            <w:rPr>
              <w:rStyle w:val="PlaceholderText"/>
            </w:rPr>
            <w:t>Click or tap here to enter text.</w:t>
          </w:r>
        </w:p>
      </w:docPartBody>
    </w:docPart>
    <w:docPart>
      <w:docPartPr>
        <w:name w:val="E93A4190A0634563B56438C2EEA4EDFC"/>
        <w:category>
          <w:name w:val="General"/>
          <w:gallery w:val="placeholder"/>
        </w:category>
        <w:types>
          <w:type w:val="bbPlcHdr"/>
        </w:types>
        <w:behaviors>
          <w:behavior w:val="content"/>
        </w:behaviors>
        <w:guid w:val="{9EF6D4CB-DBA8-47B7-9BA0-1F7DD88F6B00}"/>
      </w:docPartPr>
      <w:docPartBody>
        <w:p w:rsidR="001A66C8" w:rsidRDefault="00D47C60" w:rsidP="00D47C60">
          <w:pPr>
            <w:pStyle w:val="E93A4190A0634563B56438C2EEA4EDFC"/>
          </w:pPr>
          <w:r w:rsidRPr="00B341E3">
            <w:rPr>
              <w:rStyle w:val="PlaceholderText"/>
            </w:rPr>
            <w:t>Click or tap here to enter text.</w:t>
          </w:r>
        </w:p>
      </w:docPartBody>
    </w:docPart>
    <w:docPart>
      <w:docPartPr>
        <w:name w:val="EFA4AF4B738241E8A3851F4209A1D53A"/>
        <w:category>
          <w:name w:val="General"/>
          <w:gallery w:val="placeholder"/>
        </w:category>
        <w:types>
          <w:type w:val="bbPlcHdr"/>
        </w:types>
        <w:behaviors>
          <w:behavior w:val="content"/>
        </w:behaviors>
        <w:guid w:val="{205FCFE5-E115-4AF7-9104-5FB180E442A3}"/>
      </w:docPartPr>
      <w:docPartBody>
        <w:p w:rsidR="001A66C8" w:rsidRDefault="00D47C60" w:rsidP="00D47C60">
          <w:pPr>
            <w:pStyle w:val="EFA4AF4B738241E8A3851F4209A1D53A"/>
          </w:pPr>
          <w:r w:rsidRPr="00B341E3">
            <w:rPr>
              <w:rStyle w:val="PlaceholderText"/>
            </w:rPr>
            <w:t>Click or tap here to enter text.</w:t>
          </w:r>
        </w:p>
      </w:docPartBody>
    </w:docPart>
    <w:docPart>
      <w:docPartPr>
        <w:name w:val="473F7F2CC66F497C9666DEF5E81C506A"/>
        <w:category>
          <w:name w:val="General"/>
          <w:gallery w:val="placeholder"/>
        </w:category>
        <w:types>
          <w:type w:val="bbPlcHdr"/>
        </w:types>
        <w:behaviors>
          <w:behavior w:val="content"/>
        </w:behaviors>
        <w:guid w:val="{715AC192-EDE2-4B33-BCC2-7AF91BDE3FF8}"/>
      </w:docPartPr>
      <w:docPartBody>
        <w:p w:rsidR="001A66C8" w:rsidRDefault="00D47C60" w:rsidP="00D47C60">
          <w:pPr>
            <w:pStyle w:val="473F7F2CC66F497C9666DEF5E81C506A"/>
          </w:pPr>
          <w:r w:rsidRPr="00B341E3">
            <w:rPr>
              <w:rStyle w:val="PlaceholderText"/>
            </w:rPr>
            <w:t>Click or tap here to enter text.</w:t>
          </w:r>
        </w:p>
      </w:docPartBody>
    </w:docPart>
    <w:docPart>
      <w:docPartPr>
        <w:name w:val="A33583D6DA6A4331BEEBDC9BB6830D82"/>
        <w:category>
          <w:name w:val="General"/>
          <w:gallery w:val="placeholder"/>
        </w:category>
        <w:types>
          <w:type w:val="bbPlcHdr"/>
        </w:types>
        <w:behaviors>
          <w:behavior w:val="content"/>
        </w:behaviors>
        <w:guid w:val="{16A7EFFD-F6E0-44F8-A4C3-370D40916A7B}"/>
      </w:docPartPr>
      <w:docPartBody>
        <w:p w:rsidR="001A66C8" w:rsidRDefault="00D47C60" w:rsidP="00D47C60">
          <w:pPr>
            <w:pStyle w:val="A33583D6DA6A4331BEEBDC9BB6830D82"/>
          </w:pPr>
          <w:r w:rsidRPr="00B341E3">
            <w:rPr>
              <w:rStyle w:val="PlaceholderText"/>
            </w:rPr>
            <w:t>Click or tap to enter a date.</w:t>
          </w:r>
        </w:p>
      </w:docPartBody>
    </w:docPart>
    <w:docPart>
      <w:docPartPr>
        <w:name w:val="ACFF1C66FB3B4CF98E6797434704DE94"/>
        <w:category>
          <w:name w:val="General"/>
          <w:gallery w:val="placeholder"/>
        </w:category>
        <w:types>
          <w:type w:val="bbPlcHdr"/>
        </w:types>
        <w:behaviors>
          <w:behavior w:val="content"/>
        </w:behaviors>
        <w:guid w:val="{7BFF47F8-FF6B-4FDC-B294-F0EED5E1C3E0}"/>
      </w:docPartPr>
      <w:docPartBody>
        <w:p w:rsidR="001A66C8" w:rsidRDefault="00D47C60" w:rsidP="00D47C60">
          <w:pPr>
            <w:pStyle w:val="ACFF1C66FB3B4CF98E6797434704DE94"/>
          </w:pPr>
          <w:r w:rsidRPr="00B341E3">
            <w:rPr>
              <w:rStyle w:val="PlaceholderText"/>
            </w:rPr>
            <w:t>Click or tap to enter a date.</w:t>
          </w:r>
        </w:p>
      </w:docPartBody>
    </w:docPart>
    <w:docPart>
      <w:docPartPr>
        <w:name w:val="73984AD1A71945088BA1F52FE2FEB8C0"/>
        <w:category>
          <w:name w:val="General"/>
          <w:gallery w:val="placeholder"/>
        </w:category>
        <w:types>
          <w:type w:val="bbPlcHdr"/>
        </w:types>
        <w:behaviors>
          <w:behavior w:val="content"/>
        </w:behaviors>
        <w:guid w:val="{66CAA47D-358B-4A62-8FB0-32DE667F9428}"/>
      </w:docPartPr>
      <w:docPartBody>
        <w:p w:rsidR="001A66C8" w:rsidRDefault="00D47C60" w:rsidP="00D47C60">
          <w:pPr>
            <w:pStyle w:val="73984AD1A71945088BA1F52FE2FEB8C0"/>
          </w:pPr>
          <w:r w:rsidRPr="00B341E3">
            <w:rPr>
              <w:rStyle w:val="PlaceholderText"/>
            </w:rPr>
            <w:t>Click or tap to enter a date.</w:t>
          </w:r>
        </w:p>
      </w:docPartBody>
    </w:docPart>
    <w:docPart>
      <w:docPartPr>
        <w:name w:val="807B4C2E21934784A39D4C5EF6906CF2"/>
        <w:category>
          <w:name w:val="General"/>
          <w:gallery w:val="placeholder"/>
        </w:category>
        <w:types>
          <w:type w:val="bbPlcHdr"/>
        </w:types>
        <w:behaviors>
          <w:behavior w:val="content"/>
        </w:behaviors>
        <w:guid w:val="{695314D2-D458-4927-8830-D6B477667E73}"/>
      </w:docPartPr>
      <w:docPartBody>
        <w:p w:rsidR="001A66C8" w:rsidRDefault="00D47C60" w:rsidP="00D47C60">
          <w:pPr>
            <w:pStyle w:val="807B4C2E21934784A39D4C5EF6906CF2"/>
          </w:pPr>
          <w:r w:rsidRPr="00B341E3">
            <w:rPr>
              <w:rStyle w:val="PlaceholderText"/>
            </w:rPr>
            <w:t>Choose an item.</w:t>
          </w:r>
        </w:p>
      </w:docPartBody>
    </w:docPart>
    <w:docPart>
      <w:docPartPr>
        <w:name w:val="242FF6109F654234BF19BB29427AA269"/>
        <w:category>
          <w:name w:val="General"/>
          <w:gallery w:val="placeholder"/>
        </w:category>
        <w:types>
          <w:type w:val="bbPlcHdr"/>
        </w:types>
        <w:behaviors>
          <w:behavior w:val="content"/>
        </w:behaviors>
        <w:guid w:val="{89DF6201-6ECB-42A4-87C9-2DA89F2FB27C}"/>
      </w:docPartPr>
      <w:docPartBody>
        <w:p w:rsidR="001A66C8" w:rsidRDefault="00D47C60" w:rsidP="00D47C60">
          <w:pPr>
            <w:pStyle w:val="242FF6109F654234BF19BB29427AA269"/>
          </w:pPr>
          <w:r w:rsidRPr="00B341E3">
            <w:rPr>
              <w:rStyle w:val="PlaceholderText"/>
            </w:rPr>
            <w:t>Choose an item.</w:t>
          </w:r>
        </w:p>
      </w:docPartBody>
    </w:docPart>
    <w:docPart>
      <w:docPartPr>
        <w:name w:val="4F44F68517EB479D8DFD57982CBF3FDA"/>
        <w:category>
          <w:name w:val="General"/>
          <w:gallery w:val="placeholder"/>
        </w:category>
        <w:types>
          <w:type w:val="bbPlcHdr"/>
        </w:types>
        <w:behaviors>
          <w:behavior w:val="content"/>
        </w:behaviors>
        <w:guid w:val="{DB210179-A127-42C7-AD60-9F45AFE5A21B}"/>
      </w:docPartPr>
      <w:docPartBody>
        <w:p w:rsidR="001A66C8" w:rsidRDefault="00D47C60" w:rsidP="00D47C60">
          <w:pPr>
            <w:pStyle w:val="4F44F68517EB479D8DFD57982CBF3FDA"/>
          </w:pPr>
          <w:r w:rsidRPr="00B341E3">
            <w:rPr>
              <w:rStyle w:val="PlaceholderText"/>
            </w:rPr>
            <w:t>Click or tap here to enter text.</w:t>
          </w:r>
        </w:p>
      </w:docPartBody>
    </w:docPart>
    <w:docPart>
      <w:docPartPr>
        <w:name w:val="C5A506DBFCA945B3B1A47F8BB30F72AD"/>
        <w:category>
          <w:name w:val="General"/>
          <w:gallery w:val="placeholder"/>
        </w:category>
        <w:types>
          <w:type w:val="bbPlcHdr"/>
        </w:types>
        <w:behaviors>
          <w:behavior w:val="content"/>
        </w:behaviors>
        <w:guid w:val="{9BCB5BCE-3B09-4823-9DAF-676470701671}"/>
      </w:docPartPr>
      <w:docPartBody>
        <w:p w:rsidR="001A66C8" w:rsidRDefault="00D47C60" w:rsidP="00D47C60">
          <w:pPr>
            <w:pStyle w:val="C5A506DBFCA945B3B1A47F8BB30F72AD"/>
          </w:pPr>
          <w:r w:rsidRPr="00B341E3">
            <w:rPr>
              <w:rStyle w:val="PlaceholderText"/>
            </w:rPr>
            <w:t>Click or tap here to enter text.</w:t>
          </w:r>
        </w:p>
      </w:docPartBody>
    </w:docPart>
    <w:docPart>
      <w:docPartPr>
        <w:name w:val="839A1775A12341A28863E2F3D839FAD4"/>
        <w:category>
          <w:name w:val="General"/>
          <w:gallery w:val="placeholder"/>
        </w:category>
        <w:types>
          <w:type w:val="bbPlcHdr"/>
        </w:types>
        <w:behaviors>
          <w:behavior w:val="content"/>
        </w:behaviors>
        <w:guid w:val="{77300D0E-5735-4C79-A354-8CDC98C1FB74}"/>
      </w:docPartPr>
      <w:docPartBody>
        <w:p w:rsidR="001A66C8" w:rsidRDefault="00D47C60" w:rsidP="00D47C60">
          <w:pPr>
            <w:pStyle w:val="839A1775A12341A28863E2F3D839FAD4"/>
          </w:pPr>
          <w:r w:rsidRPr="00B341E3">
            <w:rPr>
              <w:rStyle w:val="PlaceholderText"/>
            </w:rPr>
            <w:t>Click or tap to enter a date.</w:t>
          </w:r>
        </w:p>
      </w:docPartBody>
    </w:docPart>
    <w:docPart>
      <w:docPartPr>
        <w:name w:val="DEE5FA4041CE4D09B1F2155D369D1CB6"/>
        <w:category>
          <w:name w:val="General"/>
          <w:gallery w:val="placeholder"/>
        </w:category>
        <w:types>
          <w:type w:val="bbPlcHdr"/>
        </w:types>
        <w:behaviors>
          <w:behavior w:val="content"/>
        </w:behaviors>
        <w:guid w:val="{37DB49C0-A12E-412D-AD4F-09338503B6E6}"/>
      </w:docPartPr>
      <w:docPartBody>
        <w:p w:rsidR="001A66C8" w:rsidRDefault="00D47C60" w:rsidP="00D47C60">
          <w:pPr>
            <w:pStyle w:val="DEE5FA4041CE4D09B1F2155D369D1CB6"/>
          </w:pPr>
          <w:r w:rsidRPr="00B341E3">
            <w:rPr>
              <w:rStyle w:val="PlaceholderText"/>
            </w:rPr>
            <w:t>Choose an item.</w:t>
          </w:r>
        </w:p>
      </w:docPartBody>
    </w:docPart>
    <w:docPart>
      <w:docPartPr>
        <w:name w:val="DEA82CEFECAE435082C5A0B68A348D72"/>
        <w:category>
          <w:name w:val="General"/>
          <w:gallery w:val="placeholder"/>
        </w:category>
        <w:types>
          <w:type w:val="bbPlcHdr"/>
        </w:types>
        <w:behaviors>
          <w:behavior w:val="content"/>
        </w:behaviors>
        <w:guid w:val="{60E931A7-82A5-416A-B837-91996D002415}"/>
      </w:docPartPr>
      <w:docPartBody>
        <w:p w:rsidR="001A66C8" w:rsidRDefault="00D47C60" w:rsidP="00D47C60">
          <w:pPr>
            <w:pStyle w:val="DEA82CEFECAE435082C5A0B68A348D72"/>
          </w:pPr>
          <w:r w:rsidRPr="00B341E3">
            <w:rPr>
              <w:rStyle w:val="PlaceholderText"/>
            </w:rPr>
            <w:t>Click or tap here to enter text.</w:t>
          </w:r>
        </w:p>
      </w:docPartBody>
    </w:docPart>
    <w:docPart>
      <w:docPartPr>
        <w:name w:val="D485E210237A4FADB05ABF1BDD8D7373"/>
        <w:category>
          <w:name w:val="General"/>
          <w:gallery w:val="placeholder"/>
        </w:category>
        <w:types>
          <w:type w:val="bbPlcHdr"/>
        </w:types>
        <w:behaviors>
          <w:behavior w:val="content"/>
        </w:behaviors>
        <w:guid w:val="{F482CE12-E9D1-446F-88BA-F53EF64F9087}"/>
      </w:docPartPr>
      <w:docPartBody>
        <w:p w:rsidR="001A66C8" w:rsidRDefault="00D47C60" w:rsidP="00D47C60">
          <w:pPr>
            <w:pStyle w:val="D485E210237A4FADB05ABF1BDD8D7373"/>
          </w:pPr>
          <w:r w:rsidRPr="00B341E3">
            <w:rPr>
              <w:rStyle w:val="PlaceholderText"/>
            </w:rPr>
            <w:t>Click or tap here to enter text.</w:t>
          </w:r>
        </w:p>
      </w:docPartBody>
    </w:docPart>
    <w:docPart>
      <w:docPartPr>
        <w:name w:val="58BCA69C0044407BB35414022132D030"/>
        <w:category>
          <w:name w:val="General"/>
          <w:gallery w:val="placeholder"/>
        </w:category>
        <w:types>
          <w:type w:val="bbPlcHdr"/>
        </w:types>
        <w:behaviors>
          <w:behavior w:val="content"/>
        </w:behaviors>
        <w:guid w:val="{F57881FF-2A88-45AA-AB16-2F44A9E95304}"/>
      </w:docPartPr>
      <w:docPartBody>
        <w:p w:rsidR="001A66C8" w:rsidRDefault="00D47C60" w:rsidP="00D47C60">
          <w:pPr>
            <w:pStyle w:val="58BCA69C0044407BB35414022132D030"/>
          </w:pPr>
          <w:r w:rsidRPr="00B341E3">
            <w:rPr>
              <w:rStyle w:val="PlaceholderText"/>
            </w:rPr>
            <w:t>Click or tap to enter a date.</w:t>
          </w:r>
        </w:p>
      </w:docPartBody>
    </w:docPart>
    <w:docPart>
      <w:docPartPr>
        <w:name w:val="019973816E604596BA317C96C044D6D6"/>
        <w:category>
          <w:name w:val="General"/>
          <w:gallery w:val="placeholder"/>
        </w:category>
        <w:types>
          <w:type w:val="bbPlcHdr"/>
        </w:types>
        <w:behaviors>
          <w:behavior w:val="content"/>
        </w:behaviors>
        <w:guid w:val="{20E0B6EE-51AA-481B-8867-6EED47E53044}"/>
      </w:docPartPr>
      <w:docPartBody>
        <w:p w:rsidR="001A66C8" w:rsidRDefault="00D47C60" w:rsidP="00D47C60">
          <w:pPr>
            <w:pStyle w:val="019973816E604596BA317C96C044D6D6"/>
          </w:pPr>
          <w:r w:rsidRPr="00B341E3">
            <w:rPr>
              <w:rStyle w:val="PlaceholderText"/>
            </w:rPr>
            <w:t>Choose an item.</w:t>
          </w:r>
        </w:p>
      </w:docPartBody>
    </w:docPart>
    <w:docPart>
      <w:docPartPr>
        <w:name w:val="981AE3CA3F5B4B0FB0C5786586115DA5"/>
        <w:category>
          <w:name w:val="General"/>
          <w:gallery w:val="placeholder"/>
        </w:category>
        <w:types>
          <w:type w:val="bbPlcHdr"/>
        </w:types>
        <w:behaviors>
          <w:behavior w:val="content"/>
        </w:behaviors>
        <w:guid w:val="{2E3417DF-84D6-4BF9-B70F-9DBA8F42EDB5}"/>
      </w:docPartPr>
      <w:docPartBody>
        <w:p w:rsidR="001A66C8" w:rsidRDefault="00D47C60" w:rsidP="00D47C60">
          <w:pPr>
            <w:pStyle w:val="981AE3CA3F5B4B0FB0C5786586115DA5"/>
          </w:pPr>
          <w:r w:rsidRPr="00B341E3">
            <w:rPr>
              <w:rStyle w:val="PlaceholderText"/>
            </w:rPr>
            <w:t>Click or tap here to enter text.</w:t>
          </w:r>
        </w:p>
      </w:docPartBody>
    </w:docPart>
    <w:docPart>
      <w:docPartPr>
        <w:name w:val="64EFE5C1C76E4540A2F76788EBE07045"/>
        <w:category>
          <w:name w:val="General"/>
          <w:gallery w:val="placeholder"/>
        </w:category>
        <w:types>
          <w:type w:val="bbPlcHdr"/>
        </w:types>
        <w:behaviors>
          <w:behavior w:val="content"/>
        </w:behaviors>
        <w:guid w:val="{13C7925C-8DCB-47E1-BEE1-692F934811F1}"/>
      </w:docPartPr>
      <w:docPartBody>
        <w:p w:rsidR="001A66C8" w:rsidRDefault="00D47C60" w:rsidP="00D47C60">
          <w:pPr>
            <w:pStyle w:val="64EFE5C1C76E4540A2F76788EBE07045"/>
          </w:pPr>
          <w:r w:rsidRPr="00B341E3">
            <w:rPr>
              <w:rStyle w:val="PlaceholderText"/>
            </w:rPr>
            <w:t>Click or tap here to enter text.</w:t>
          </w:r>
        </w:p>
      </w:docPartBody>
    </w:docPart>
    <w:docPart>
      <w:docPartPr>
        <w:name w:val="DD362CE23F1C4FF581F4542145943CA9"/>
        <w:category>
          <w:name w:val="General"/>
          <w:gallery w:val="placeholder"/>
        </w:category>
        <w:types>
          <w:type w:val="bbPlcHdr"/>
        </w:types>
        <w:behaviors>
          <w:behavior w:val="content"/>
        </w:behaviors>
        <w:guid w:val="{A09C1756-5846-430F-9047-C68E891EABC6}"/>
      </w:docPartPr>
      <w:docPartBody>
        <w:p w:rsidR="001A66C8" w:rsidRDefault="00D47C60" w:rsidP="00D47C60">
          <w:pPr>
            <w:pStyle w:val="DD362CE23F1C4FF581F4542145943CA9"/>
          </w:pPr>
          <w:r w:rsidRPr="00B341E3">
            <w:rPr>
              <w:rStyle w:val="PlaceholderText"/>
            </w:rPr>
            <w:t>Click or tap to enter a date.</w:t>
          </w:r>
        </w:p>
      </w:docPartBody>
    </w:docPart>
    <w:docPart>
      <w:docPartPr>
        <w:name w:val="2B7F025803FF454DB9780F450DB384AA"/>
        <w:category>
          <w:name w:val="General"/>
          <w:gallery w:val="placeholder"/>
        </w:category>
        <w:types>
          <w:type w:val="bbPlcHdr"/>
        </w:types>
        <w:behaviors>
          <w:behavior w:val="content"/>
        </w:behaviors>
        <w:guid w:val="{7B1CF44E-43E5-45A6-BF01-04BDE9F89E51}"/>
      </w:docPartPr>
      <w:docPartBody>
        <w:p w:rsidR="001A66C8" w:rsidRDefault="00D47C60" w:rsidP="00D47C60">
          <w:pPr>
            <w:pStyle w:val="2B7F025803FF454DB9780F450DB384AA"/>
          </w:pPr>
          <w:r w:rsidRPr="00B341E3">
            <w:rPr>
              <w:rStyle w:val="PlaceholderText"/>
            </w:rPr>
            <w:t>Choose an item.</w:t>
          </w:r>
        </w:p>
      </w:docPartBody>
    </w:docPart>
    <w:docPart>
      <w:docPartPr>
        <w:name w:val="7D4AF6981DA74CCF93B81CE144CEDEC3"/>
        <w:category>
          <w:name w:val="General"/>
          <w:gallery w:val="placeholder"/>
        </w:category>
        <w:types>
          <w:type w:val="bbPlcHdr"/>
        </w:types>
        <w:behaviors>
          <w:behavior w:val="content"/>
        </w:behaviors>
        <w:guid w:val="{E5088053-3A96-461E-AA71-5FAC70B10B1A}"/>
      </w:docPartPr>
      <w:docPartBody>
        <w:p w:rsidR="001A66C8" w:rsidRDefault="00D47C60" w:rsidP="00D47C60">
          <w:pPr>
            <w:pStyle w:val="7D4AF6981DA74CCF93B81CE144CEDEC3"/>
          </w:pPr>
          <w:r w:rsidRPr="00B341E3">
            <w:rPr>
              <w:rStyle w:val="PlaceholderText"/>
            </w:rPr>
            <w:t>Click or tap here to enter text.</w:t>
          </w:r>
        </w:p>
      </w:docPartBody>
    </w:docPart>
    <w:docPart>
      <w:docPartPr>
        <w:name w:val="990CD032C63C4B7D8E7022415D343E24"/>
        <w:category>
          <w:name w:val="General"/>
          <w:gallery w:val="placeholder"/>
        </w:category>
        <w:types>
          <w:type w:val="bbPlcHdr"/>
        </w:types>
        <w:behaviors>
          <w:behavior w:val="content"/>
        </w:behaviors>
        <w:guid w:val="{4E4FBA7A-FE58-47A2-8CD3-BA52B18347D1}"/>
      </w:docPartPr>
      <w:docPartBody>
        <w:p w:rsidR="001A66C8" w:rsidRDefault="00D47C60" w:rsidP="00D47C60">
          <w:pPr>
            <w:pStyle w:val="990CD032C63C4B7D8E7022415D343E24"/>
          </w:pPr>
          <w:r w:rsidRPr="00B341E3">
            <w:rPr>
              <w:rStyle w:val="PlaceholderText"/>
            </w:rPr>
            <w:t>Click or tap here to enter text.</w:t>
          </w:r>
        </w:p>
      </w:docPartBody>
    </w:docPart>
    <w:docPart>
      <w:docPartPr>
        <w:name w:val="DC9CD3A26B06499682510C489C0BD80E"/>
        <w:category>
          <w:name w:val="General"/>
          <w:gallery w:val="placeholder"/>
        </w:category>
        <w:types>
          <w:type w:val="bbPlcHdr"/>
        </w:types>
        <w:behaviors>
          <w:behavior w:val="content"/>
        </w:behaviors>
        <w:guid w:val="{040947ED-DFD7-472F-916F-1426E2882CF9}"/>
      </w:docPartPr>
      <w:docPartBody>
        <w:p w:rsidR="001A66C8" w:rsidRDefault="00D47C60" w:rsidP="00D47C60">
          <w:pPr>
            <w:pStyle w:val="DC9CD3A26B06499682510C489C0BD80E"/>
          </w:pPr>
          <w:r w:rsidRPr="00B341E3">
            <w:rPr>
              <w:rStyle w:val="PlaceholderText"/>
            </w:rPr>
            <w:t>Click or tap to enter a date.</w:t>
          </w:r>
        </w:p>
      </w:docPartBody>
    </w:docPart>
    <w:docPart>
      <w:docPartPr>
        <w:name w:val="C9C7B73BF29E466FBA6AE958F974FC01"/>
        <w:category>
          <w:name w:val="General"/>
          <w:gallery w:val="placeholder"/>
        </w:category>
        <w:types>
          <w:type w:val="bbPlcHdr"/>
        </w:types>
        <w:behaviors>
          <w:behavior w:val="content"/>
        </w:behaviors>
        <w:guid w:val="{923A78CB-2E03-4F46-AE87-3B964C6C2D81}"/>
      </w:docPartPr>
      <w:docPartBody>
        <w:p w:rsidR="001A66C8" w:rsidRDefault="00D47C60" w:rsidP="00D47C60">
          <w:pPr>
            <w:pStyle w:val="C9C7B73BF29E466FBA6AE958F974FC01"/>
          </w:pPr>
          <w:r w:rsidRPr="00B341E3">
            <w:rPr>
              <w:rStyle w:val="PlaceholderText"/>
            </w:rPr>
            <w:t>Choose an item.</w:t>
          </w:r>
        </w:p>
      </w:docPartBody>
    </w:docPart>
    <w:docPart>
      <w:docPartPr>
        <w:name w:val="6FE2322CFF3344BAB4B51B1600D7C6D1"/>
        <w:category>
          <w:name w:val="General"/>
          <w:gallery w:val="placeholder"/>
        </w:category>
        <w:types>
          <w:type w:val="bbPlcHdr"/>
        </w:types>
        <w:behaviors>
          <w:behavior w:val="content"/>
        </w:behaviors>
        <w:guid w:val="{A06219A9-963E-4B2B-B5EE-397CEAF444F3}"/>
      </w:docPartPr>
      <w:docPartBody>
        <w:p w:rsidR="001A66C8" w:rsidRDefault="00D47C60" w:rsidP="00D47C60">
          <w:pPr>
            <w:pStyle w:val="6FE2322CFF3344BAB4B51B1600D7C6D1"/>
          </w:pPr>
          <w:r w:rsidRPr="00B341E3">
            <w:rPr>
              <w:rStyle w:val="PlaceholderText"/>
            </w:rPr>
            <w:t>Click or tap here to enter text.</w:t>
          </w:r>
        </w:p>
      </w:docPartBody>
    </w:docPart>
    <w:docPart>
      <w:docPartPr>
        <w:name w:val="DB1E71E7A14D46359C6868771BBB6506"/>
        <w:category>
          <w:name w:val="General"/>
          <w:gallery w:val="placeholder"/>
        </w:category>
        <w:types>
          <w:type w:val="bbPlcHdr"/>
        </w:types>
        <w:behaviors>
          <w:behavior w:val="content"/>
        </w:behaviors>
        <w:guid w:val="{2AFBA6AA-D179-4A20-865C-5DBD9A1F2D4C}"/>
      </w:docPartPr>
      <w:docPartBody>
        <w:p w:rsidR="001A66C8" w:rsidRDefault="00D47C60" w:rsidP="00D47C60">
          <w:pPr>
            <w:pStyle w:val="DB1E71E7A14D46359C6868771BBB6506"/>
          </w:pPr>
          <w:r w:rsidRPr="00B341E3">
            <w:rPr>
              <w:rStyle w:val="PlaceholderText"/>
            </w:rPr>
            <w:t>Click or tap here to enter text.</w:t>
          </w:r>
        </w:p>
      </w:docPartBody>
    </w:docPart>
    <w:docPart>
      <w:docPartPr>
        <w:name w:val="C24EBF8788B8429F94A5F23DB2A43D82"/>
        <w:category>
          <w:name w:val="General"/>
          <w:gallery w:val="placeholder"/>
        </w:category>
        <w:types>
          <w:type w:val="bbPlcHdr"/>
        </w:types>
        <w:behaviors>
          <w:behavior w:val="content"/>
        </w:behaviors>
        <w:guid w:val="{72D2303E-56E9-49EB-A534-694BD53BBEB8}"/>
      </w:docPartPr>
      <w:docPartBody>
        <w:p w:rsidR="001A66C8" w:rsidRDefault="00D47C60" w:rsidP="00D47C60">
          <w:pPr>
            <w:pStyle w:val="C24EBF8788B8429F94A5F23DB2A43D82"/>
          </w:pPr>
          <w:r w:rsidRPr="00B341E3">
            <w:rPr>
              <w:rStyle w:val="PlaceholderText"/>
            </w:rPr>
            <w:t>Click or tap to enter a date.</w:t>
          </w:r>
        </w:p>
      </w:docPartBody>
    </w:docPart>
    <w:docPart>
      <w:docPartPr>
        <w:name w:val="1E8BD2ED2ABA46C0A9439DDEA9FF03FC"/>
        <w:category>
          <w:name w:val="General"/>
          <w:gallery w:val="placeholder"/>
        </w:category>
        <w:types>
          <w:type w:val="bbPlcHdr"/>
        </w:types>
        <w:behaviors>
          <w:behavior w:val="content"/>
        </w:behaviors>
        <w:guid w:val="{F5AA7CC0-44C1-4DAB-9AB1-778E4FC8A7F0}"/>
      </w:docPartPr>
      <w:docPartBody>
        <w:p w:rsidR="001A66C8" w:rsidRDefault="00D47C60" w:rsidP="00D47C60">
          <w:pPr>
            <w:pStyle w:val="1E8BD2ED2ABA46C0A9439DDEA9FF03FC"/>
          </w:pPr>
          <w:r w:rsidRPr="00B341E3">
            <w:rPr>
              <w:rStyle w:val="PlaceholderText"/>
            </w:rPr>
            <w:t>Choose an item.</w:t>
          </w:r>
        </w:p>
      </w:docPartBody>
    </w:docPart>
    <w:docPart>
      <w:docPartPr>
        <w:name w:val="9F8A7BBEFF74452786111FD72B67977C"/>
        <w:category>
          <w:name w:val="General"/>
          <w:gallery w:val="placeholder"/>
        </w:category>
        <w:types>
          <w:type w:val="bbPlcHdr"/>
        </w:types>
        <w:behaviors>
          <w:behavior w:val="content"/>
        </w:behaviors>
        <w:guid w:val="{21FD3E7D-CE23-429E-92CA-034CB0FBC474}"/>
      </w:docPartPr>
      <w:docPartBody>
        <w:p w:rsidR="001A66C8" w:rsidRDefault="00D47C60" w:rsidP="00D47C60">
          <w:pPr>
            <w:pStyle w:val="9F8A7BBEFF74452786111FD72B67977C"/>
          </w:pPr>
          <w:r w:rsidRPr="00B341E3">
            <w:rPr>
              <w:rStyle w:val="PlaceholderText"/>
            </w:rPr>
            <w:t>Click or tap here to enter text.</w:t>
          </w:r>
        </w:p>
      </w:docPartBody>
    </w:docPart>
    <w:docPart>
      <w:docPartPr>
        <w:name w:val="4297DD815F81476F974ADD2152DC2272"/>
        <w:category>
          <w:name w:val="General"/>
          <w:gallery w:val="placeholder"/>
        </w:category>
        <w:types>
          <w:type w:val="bbPlcHdr"/>
        </w:types>
        <w:behaviors>
          <w:behavior w:val="content"/>
        </w:behaviors>
        <w:guid w:val="{443D7E06-6A67-4635-B31A-9EC6B0A8AD72}"/>
      </w:docPartPr>
      <w:docPartBody>
        <w:p w:rsidR="001A66C8" w:rsidRDefault="00D47C60" w:rsidP="00D47C60">
          <w:pPr>
            <w:pStyle w:val="4297DD815F81476F974ADD2152DC2272"/>
          </w:pPr>
          <w:r w:rsidRPr="00B341E3">
            <w:rPr>
              <w:rStyle w:val="PlaceholderText"/>
            </w:rPr>
            <w:t>Click or tap to enter a date.</w:t>
          </w:r>
        </w:p>
      </w:docPartBody>
    </w:docPart>
    <w:docPart>
      <w:docPartPr>
        <w:name w:val="72479090658E4DDAAAE4E007BD9407E8"/>
        <w:category>
          <w:name w:val="General"/>
          <w:gallery w:val="placeholder"/>
        </w:category>
        <w:types>
          <w:type w:val="bbPlcHdr"/>
        </w:types>
        <w:behaviors>
          <w:behavior w:val="content"/>
        </w:behaviors>
        <w:guid w:val="{A3A18DD0-3766-42E1-8EC1-38B52A285407}"/>
      </w:docPartPr>
      <w:docPartBody>
        <w:p w:rsidR="001A66C8" w:rsidRDefault="00D47C60" w:rsidP="00D47C60">
          <w:pPr>
            <w:pStyle w:val="72479090658E4DDAAAE4E007BD9407E8"/>
          </w:pPr>
          <w:r w:rsidRPr="00B341E3">
            <w:rPr>
              <w:rStyle w:val="PlaceholderText"/>
            </w:rPr>
            <w:t>Click or tap here to enter text.</w:t>
          </w:r>
        </w:p>
      </w:docPartBody>
    </w:docPart>
    <w:docPart>
      <w:docPartPr>
        <w:name w:val="7C35464C603D4FBDABE0C31DBA6B08B0"/>
        <w:category>
          <w:name w:val="General"/>
          <w:gallery w:val="placeholder"/>
        </w:category>
        <w:types>
          <w:type w:val="bbPlcHdr"/>
        </w:types>
        <w:behaviors>
          <w:behavior w:val="content"/>
        </w:behaviors>
        <w:guid w:val="{E3444EA9-35CF-498A-B10C-D50972B5DD1C}"/>
      </w:docPartPr>
      <w:docPartBody>
        <w:p w:rsidR="001A66C8" w:rsidRDefault="00D47C60" w:rsidP="00D47C60">
          <w:pPr>
            <w:pStyle w:val="7C35464C603D4FBDABE0C31DBA6B08B0"/>
          </w:pPr>
          <w:r w:rsidRPr="00B341E3">
            <w:rPr>
              <w:rStyle w:val="PlaceholderText"/>
            </w:rPr>
            <w:t>Click or tap to enter a date.</w:t>
          </w:r>
        </w:p>
      </w:docPartBody>
    </w:docPart>
    <w:docPart>
      <w:docPartPr>
        <w:name w:val="37606299305F492E925834814F3D25E9"/>
        <w:category>
          <w:name w:val="General"/>
          <w:gallery w:val="placeholder"/>
        </w:category>
        <w:types>
          <w:type w:val="bbPlcHdr"/>
        </w:types>
        <w:behaviors>
          <w:behavior w:val="content"/>
        </w:behaviors>
        <w:guid w:val="{0FDF0700-20E5-43DA-9BEF-E96E426BEDE8}"/>
      </w:docPartPr>
      <w:docPartBody>
        <w:p w:rsidR="001A66C8" w:rsidRDefault="00D47C60" w:rsidP="00D47C60">
          <w:pPr>
            <w:pStyle w:val="37606299305F492E925834814F3D25E9"/>
          </w:pPr>
          <w:r w:rsidRPr="00B341E3">
            <w:rPr>
              <w:rStyle w:val="PlaceholderText"/>
            </w:rPr>
            <w:t>Click or tap here to enter text.</w:t>
          </w:r>
        </w:p>
      </w:docPartBody>
    </w:docPart>
    <w:docPart>
      <w:docPartPr>
        <w:name w:val="3F67F12311B14B4D887190981A8573AE"/>
        <w:category>
          <w:name w:val="General"/>
          <w:gallery w:val="placeholder"/>
        </w:category>
        <w:types>
          <w:type w:val="bbPlcHdr"/>
        </w:types>
        <w:behaviors>
          <w:behavior w:val="content"/>
        </w:behaviors>
        <w:guid w:val="{BA891EC7-44AB-4DD6-9564-7BF3352EDB9E}"/>
      </w:docPartPr>
      <w:docPartBody>
        <w:p w:rsidR="001A66C8" w:rsidRDefault="00D47C60" w:rsidP="00D47C60">
          <w:pPr>
            <w:pStyle w:val="3F67F12311B14B4D887190981A8573AE"/>
          </w:pPr>
          <w:r w:rsidRPr="00B341E3">
            <w:rPr>
              <w:rStyle w:val="PlaceholderText"/>
            </w:rPr>
            <w:t>Click or tap to enter a date.</w:t>
          </w:r>
        </w:p>
      </w:docPartBody>
    </w:docPart>
    <w:docPart>
      <w:docPartPr>
        <w:name w:val="B3F0B21310D74360B57D3B96B28CB885"/>
        <w:category>
          <w:name w:val="General"/>
          <w:gallery w:val="placeholder"/>
        </w:category>
        <w:types>
          <w:type w:val="bbPlcHdr"/>
        </w:types>
        <w:behaviors>
          <w:behavior w:val="content"/>
        </w:behaviors>
        <w:guid w:val="{02D0FD11-6AD5-49B5-8FAF-75277D0562E2}"/>
      </w:docPartPr>
      <w:docPartBody>
        <w:p w:rsidR="001A66C8" w:rsidRDefault="00D47C60" w:rsidP="00D47C60">
          <w:pPr>
            <w:pStyle w:val="B3F0B21310D74360B57D3B96B28CB885"/>
          </w:pPr>
          <w:r w:rsidRPr="00B341E3">
            <w:rPr>
              <w:rStyle w:val="PlaceholderText"/>
            </w:rPr>
            <w:t>Click or tap here to enter text.</w:t>
          </w:r>
        </w:p>
      </w:docPartBody>
    </w:docPart>
    <w:docPart>
      <w:docPartPr>
        <w:name w:val="881517EAA138465E939AB15188DC9FD5"/>
        <w:category>
          <w:name w:val="General"/>
          <w:gallery w:val="placeholder"/>
        </w:category>
        <w:types>
          <w:type w:val="bbPlcHdr"/>
        </w:types>
        <w:behaviors>
          <w:behavior w:val="content"/>
        </w:behaviors>
        <w:guid w:val="{26CBA988-35DF-412D-AF88-8EA15AF14CF7}"/>
      </w:docPartPr>
      <w:docPartBody>
        <w:p w:rsidR="001A66C8" w:rsidRDefault="00D47C60" w:rsidP="00D47C60">
          <w:pPr>
            <w:pStyle w:val="881517EAA138465E939AB15188DC9FD5"/>
          </w:pPr>
          <w:r w:rsidRPr="00B341E3">
            <w:rPr>
              <w:rStyle w:val="PlaceholderText"/>
            </w:rPr>
            <w:t>Click or tap to enter a date.</w:t>
          </w:r>
        </w:p>
      </w:docPartBody>
    </w:docPart>
    <w:docPart>
      <w:docPartPr>
        <w:name w:val="85B23E45D80F48EA830E053CF9191925"/>
        <w:category>
          <w:name w:val="General"/>
          <w:gallery w:val="placeholder"/>
        </w:category>
        <w:types>
          <w:type w:val="bbPlcHdr"/>
        </w:types>
        <w:behaviors>
          <w:behavior w:val="content"/>
        </w:behaviors>
        <w:guid w:val="{ECAF515E-623F-44CB-81F4-28D5FE0B6A4A}"/>
      </w:docPartPr>
      <w:docPartBody>
        <w:p w:rsidR="001A66C8" w:rsidRDefault="00D47C60" w:rsidP="00D47C60">
          <w:pPr>
            <w:pStyle w:val="85B23E45D80F48EA830E053CF9191925"/>
          </w:pPr>
          <w:r w:rsidRPr="00B341E3">
            <w:rPr>
              <w:rStyle w:val="PlaceholderText"/>
            </w:rPr>
            <w:t>Click or tap here to enter text.</w:t>
          </w:r>
        </w:p>
      </w:docPartBody>
    </w:docPart>
    <w:docPart>
      <w:docPartPr>
        <w:name w:val="E52C94DA3966457494A993F71C6E5677"/>
        <w:category>
          <w:name w:val="General"/>
          <w:gallery w:val="placeholder"/>
        </w:category>
        <w:types>
          <w:type w:val="bbPlcHdr"/>
        </w:types>
        <w:behaviors>
          <w:behavior w:val="content"/>
        </w:behaviors>
        <w:guid w:val="{5A97500C-1F53-4FA0-B1E9-9C21CD23AB08}"/>
      </w:docPartPr>
      <w:docPartBody>
        <w:p w:rsidR="001A66C8" w:rsidRDefault="00D47C60" w:rsidP="00D47C60">
          <w:pPr>
            <w:pStyle w:val="E52C94DA3966457494A993F71C6E5677"/>
          </w:pPr>
          <w:r w:rsidRPr="00B341E3">
            <w:rPr>
              <w:rStyle w:val="PlaceholderText"/>
            </w:rPr>
            <w:t>Click or tap to enter a date.</w:t>
          </w:r>
        </w:p>
      </w:docPartBody>
    </w:docPart>
    <w:docPart>
      <w:docPartPr>
        <w:name w:val="2F16A871E9D3476F87FC69613B9A9EF1"/>
        <w:category>
          <w:name w:val="General"/>
          <w:gallery w:val="placeholder"/>
        </w:category>
        <w:types>
          <w:type w:val="bbPlcHdr"/>
        </w:types>
        <w:behaviors>
          <w:behavior w:val="content"/>
        </w:behaviors>
        <w:guid w:val="{9602DDF6-AF73-45C0-BD3F-734A7E4D649A}"/>
      </w:docPartPr>
      <w:docPartBody>
        <w:p w:rsidR="001A66C8" w:rsidRDefault="00D47C60" w:rsidP="00D47C60">
          <w:pPr>
            <w:pStyle w:val="2F16A871E9D3476F87FC69613B9A9EF1"/>
          </w:pPr>
          <w:r w:rsidRPr="00B341E3">
            <w:rPr>
              <w:rStyle w:val="PlaceholderText"/>
            </w:rPr>
            <w:t>Click or tap here to enter text.</w:t>
          </w:r>
        </w:p>
      </w:docPartBody>
    </w:docPart>
    <w:docPart>
      <w:docPartPr>
        <w:name w:val="A60A81598D5E4575A24AF43A90569DBC"/>
        <w:category>
          <w:name w:val="General"/>
          <w:gallery w:val="placeholder"/>
        </w:category>
        <w:types>
          <w:type w:val="bbPlcHdr"/>
        </w:types>
        <w:behaviors>
          <w:behavior w:val="content"/>
        </w:behaviors>
        <w:guid w:val="{E61C29F5-10A8-4AEB-854E-3F64508E4834}"/>
      </w:docPartPr>
      <w:docPartBody>
        <w:p w:rsidR="001A66C8" w:rsidRDefault="00D47C60" w:rsidP="00D47C60">
          <w:pPr>
            <w:pStyle w:val="A60A81598D5E4575A24AF43A90569DBC"/>
          </w:pPr>
          <w:r w:rsidRPr="00B341E3">
            <w:rPr>
              <w:rStyle w:val="PlaceholderText"/>
            </w:rPr>
            <w:t>Click or tap to enter a date.</w:t>
          </w:r>
        </w:p>
      </w:docPartBody>
    </w:docPart>
    <w:docPart>
      <w:docPartPr>
        <w:name w:val="8BCF20A20B0747B28F0165F682298DD1"/>
        <w:category>
          <w:name w:val="General"/>
          <w:gallery w:val="placeholder"/>
        </w:category>
        <w:types>
          <w:type w:val="bbPlcHdr"/>
        </w:types>
        <w:behaviors>
          <w:behavior w:val="content"/>
        </w:behaviors>
        <w:guid w:val="{0D2D1080-84CA-411A-BF08-2A237B856CFE}"/>
      </w:docPartPr>
      <w:docPartBody>
        <w:p w:rsidR="001A66C8" w:rsidRDefault="00D47C60" w:rsidP="00D47C60">
          <w:pPr>
            <w:pStyle w:val="8BCF20A20B0747B28F0165F682298DD1"/>
          </w:pPr>
          <w:r w:rsidRPr="00B341E3">
            <w:rPr>
              <w:rStyle w:val="PlaceholderText"/>
            </w:rPr>
            <w:t>Click or tap here to enter text.</w:t>
          </w:r>
        </w:p>
      </w:docPartBody>
    </w:docPart>
    <w:docPart>
      <w:docPartPr>
        <w:name w:val="F0B7D886C8044C80838EDE81F47AFFB0"/>
        <w:category>
          <w:name w:val="General"/>
          <w:gallery w:val="placeholder"/>
        </w:category>
        <w:types>
          <w:type w:val="bbPlcHdr"/>
        </w:types>
        <w:behaviors>
          <w:behavior w:val="content"/>
        </w:behaviors>
        <w:guid w:val="{A25712C0-D52D-49A5-90D1-83D5B7FC3FA8}"/>
      </w:docPartPr>
      <w:docPartBody>
        <w:p w:rsidR="001A66C8" w:rsidRDefault="00D47C60" w:rsidP="00D47C60">
          <w:pPr>
            <w:pStyle w:val="F0B7D886C8044C80838EDE81F47AFFB0"/>
          </w:pPr>
          <w:r w:rsidRPr="00B341E3">
            <w:rPr>
              <w:rStyle w:val="PlaceholderText"/>
            </w:rPr>
            <w:t>Click or tap to enter a date.</w:t>
          </w:r>
        </w:p>
      </w:docPartBody>
    </w:docPart>
    <w:docPart>
      <w:docPartPr>
        <w:name w:val="2854D8565A374BF09F3900FBD499A479"/>
        <w:category>
          <w:name w:val="General"/>
          <w:gallery w:val="placeholder"/>
        </w:category>
        <w:types>
          <w:type w:val="bbPlcHdr"/>
        </w:types>
        <w:behaviors>
          <w:behavior w:val="content"/>
        </w:behaviors>
        <w:guid w:val="{95782DDD-E08D-4CB7-9425-EB824A922F97}"/>
      </w:docPartPr>
      <w:docPartBody>
        <w:p w:rsidR="001A66C8" w:rsidRDefault="00D47C60" w:rsidP="00D47C60">
          <w:pPr>
            <w:pStyle w:val="2854D8565A374BF09F3900FBD499A479"/>
          </w:pPr>
          <w:r w:rsidRPr="00B341E3">
            <w:rPr>
              <w:rStyle w:val="PlaceholderText"/>
            </w:rPr>
            <w:t>Click or tap here to enter text.</w:t>
          </w:r>
        </w:p>
      </w:docPartBody>
    </w:docPart>
    <w:docPart>
      <w:docPartPr>
        <w:name w:val="097DE810E8A549AFAFF2DAB7B68943A8"/>
        <w:category>
          <w:name w:val="General"/>
          <w:gallery w:val="placeholder"/>
        </w:category>
        <w:types>
          <w:type w:val="bbPlcHdr"/>
        </w:types>
        <w:behaviors>
          <w:behavior w:val="content"/>
        </w:behaviors>
        <w:guid w:val="{FB24753E-262E-4D10-A56A-80282ADBFC64}"/>
      </w:docPartPr>
      <w:docPartBody>
        <w:p w:rsidR="001A66C8" w:rsidRDefault="00D47C60" w:rsidP="00D47C60">
          <w:pPr>
            <w:pStyle w:val="097DE810E8A549AFAFF2DAB7B68943A8"/>
          </w:pPr>
          <w:r w:rsidRPr="00B341E3">
            <w:rPr>
              <w:rStyle w:val="PlaceholderText"/>
            </w:rPr>
            <w:t>Click or tap here to enter text.</w:t>
          </w:r>
        </w:p>
      </w:docPartBody>
    </w:docPart>
    <w:docPart>
      <w:docPartPr>
        <w:name w:val="D563885AAD144682A07A7621F616C5D5"/>
        <w:category>
          <w:name w:val="General"/>
          <w:gallery w:val="placeholder"/>
        </w:category>
        <w:types>
          <w:type w:val="bbPlcHdr"/>
        </w:types>
        <w:behaviors>
          <w:behavior w:val="content"/>
        </w:behaviors>
        <w:guid w:val="{69C6B05D-FE18-4EF0-8F82-E929D562789C}"/>
      </w:docPartPr>
      <w:docPartBody>
        <w:p w:rsidR="001A66C8" w:rsidRDefault="00D47C60" w:rsidP="00D47C60">
          <w:pPr>
            <w:pStyle w:val="D563885AAD144682A07A7621F616C5D5"/>
          </w:pPr>
          <w:r w:rsidRPr="00B341E3">
            <w:rPr>
              <w:rStyle w:val="PlaceholderText"/>
            </w:rPr>
            <w:t>Click or tap to enter a date.</w:t>
          </w:r>
        </w:p>
      </w:docPartBody>
    </w:docPart>
    <w:docPart>
      <w:docPartPr>
        <w:name w:val="F59884AD6B014722B27D407B9A95DFFA"/>
        <w:category>
          <w:name w:val="General"/>
          <w:gallery w:val="placeholder"/>
        </w:category>
        <w:types>
          <w:type w:val="bbPlcHdr"/>
        </w:types>
        <w:behaviors>
          <w:behavior w:val="content"/>
        </w:behaviors>
        <w:guid w:val="{F04174DD-8A50-484D-B45F-933308E90F0E}"/>
      </w:docPartPr>
      <w:docPartBody>
        <w:p w:rsidR="001A66C8" w:rsidRDefault="00D47C60" w:rsidP="00D47C60">
          <w:pPr>
            <w:pStyle w:val="F59884AD6B014722B27D407B9A95DFFA"/>
          </w:pPr>
          <w:r w:rsidRPr="00B341E3">
            <w:rPr>
              <w:rStyle w:val="PlaceholderText"/>
            </w:rPr>
            <w:t>Choose an item.</w:t>
          </w:r>
        </w:p>
      </w:docPartBody>
    </w:docPart>
    <w:docPart>
      <w:docPartPr>
        <w:name w:val="44A3C46026E84F91B83386A4EF9F1835"/>
        <w:category>
          <w:name w:val="General"/>
          <w:gallery w:val="placeholder"/>
        </w:category>
        <w:types>
          <w:type w:val="bbPlcHdr"/>
        </w:types>
        <w:behaviors>
          <w:behavior w:val="content"/>
        </w:behaviors>
        <w:guid w:val="{7191DE06-9523-4076-9D28-483393BAC18E}"/>
      </w:docPartPr>
      <w:docPartBody>
        <w:p w:rsidR="001A66C8" w:rsidRDefault="00D47C60" w:rsidP="00D47C60">
          <w:pPr>
            <w:pStyle w:val="44A3C46026E84F91B83386A4EF9F1835"/>
          </w:pPr>
          <w:r w:rsidRPr="00B341E3">
            <w:rPr>
              <w:rStyle w:val="PlaceholderText"/>
            </w:rPr>
            <w:t>Click or tap here to enter text.</w:t>
          </w:r>
        </w:p>
      </w:docPartBody>
    </w:docPart>
    <w:docPart>
      <w:docPartPr>
        <w:name w:val="2A4DD0FD14AD402AA5F48325078172B9"/>
        <w:category>
          <w:name w:val="General"/>
          <w:gallery w:val="placeholder"/>
        </w:category>
        <w:types>
          <w:type w:val="bbPlcHdr"/>
        </w:types>
        <w:behaviors>
          <w:behavior w:val="content"/>
        </w:behaviors>
        <w:guid w:val="{0D9624C0-071A-4DB4-B008-A6A4342CD846}"/>
      </w:docPartPr>
      <w:docPartBody>
        <w:p w:rsidR="001A66C8" w:rsidRDefault="00D47C60" w:rsidP="00D47C60">
          <w:pPr>
            <w:pStyle w:val="2A4DD0FD14AD402AA5F48325078172B9"/>
          </w:pPr>
          <w:r w:rsidRPr="00B341E3">
            <w:rPr>
              <w:rStyle w:val="PlaceholderText"/>
            </w:rPr>
            <w:t>Click or tap here to enter text.</w:t>
          </w:r>
        </w:p>
      </w:docPartBody>
    </w:docPart>
    <w:docPart>
      <w:docPartPr>
        <w:name w:val="3433FA4E69A74294A278AB117A2575A8"/>
        <w:category>
          <w:name w:val="General"/>
          <w:gallery w:val="placeholder"/>
        </w:category>
        <w:types>
          <w:type w:val="bbPlcHdr"/>
        </w:types>
        <w:behaviors>
          <w:behavior w:val="content"/>
        </w:behaviors>
        <w:guid w:val="{DAE22E01-794B-442E-B13F-D602567E58F8}"/>
      </w:docPartPr>
      <w:docPartBody>
        <w:p w:rsidR="001A66C8" w:rsidRDefault="00D47C60" w:rsidP="00D47C60">
          <w:pPr>
            <w:pStyle w:val="3433FA4E69A74294A278AB117A2575A8"/>
          </w:pPr>
          <w:r w:rsidRPr="00B341E3">
            <w:rPr>
              <w:rStyle w:val="PlaceholderText"/>
            </w:rPr>
            <w:t>Click or tap to enter a date.</w:t>
          </w:r>
        </w:p>
      </w:docPartBody>
    </w:docPart>
    <w:docPart>
      <w:docPartPr>
        <w:name w:val="BA10FCC0B936464CA3EEF94B57C0D7E4"/>
        <w:category>
          <w:name w:val="General"/>
          <w:gallery w:val="placeholder"/>
        </w:category>
        <w:types>
          <w:type w:val="bbPlcHdr"/>
        </w:types>
        <w:behaviors>
          <w:behavior w:val="content"/>
        </w:behaviors>
        <w:guid w:val="{BCBF583B-627B-48C4-ADD1-07413CF91C79}"/>
      </w:docPartPr>
      <w:docPartBody>
        <w:p w:rsidR="001A66C8" w:rsidRDefault="00D47C60" w:rsidP="00D47C60">
          <w:pPr>
            <w:pStyle w:val="BA10FCC0B936464CA3EEF94B57C0D7E4"/>
          </w:pPr>
          <w:r w:rsidRPr="00B341E3">
            <w:rPr>
              <w:rStyle w:val="PlaceholderText"/>
            </w:rPr>
            <w:t>Choose an item.</w:t>
          </w:r>
        </w:p>
      </w:docPartBody>
    </w:docPart>
    <w:docPart>
      <w:docPartPr>
        <w:name w:val="55F0EA3124574A94A382AB2D7E8827D4"/>
        <w:category>
          <w:name w:val="General"/>
          <w:gallery w:val="placeholder"/>
        </w:category>
        <w:types>
          <w:type w:val="bbPlcHdr"/>
        </w:types>
        <w:behaviors>
          <w:behavior w:val="content"/>
        </w:behaviors>
        <w:guid w:val="{43528CCE-67C8-458C-9436-2DB689229F3F}"/>
      </w:docPartPr>
      <w:docPartBody>
        <w:p w:rsidR="001A66C8" w:rsidRDefault="00D47C60" w:rsidP="00D47C60">
          <w:pPr>
            <w:pStyle w:val="55F0EA3124574A94A382AB2D7E8827D4"/>
          </w:pPr>
          <w:r w:rsidRPr="00B341E3">
            <w:rPr>
              <w:rStyle w:val="PlaceholderText"/>
            </w:rPr>
            <w:t>Choose an item.</w:t>
          </w:r>
        </w:p>
      </w:docPartBody>
    </w:docPart>
    <w:docPart>
      <w:docPartPr>
        <w:name w:val="AE087A28979A4356AAC082F55BF90C3C"/>
        <w:category>
          <w:name w:val="General"/>
          <w:gallery w:val="placeholder"/>
        </w:category>
        <w:types>
          <w:type w:val="bbPlcHdr"/>
        </w:types>
        <w:behaviors>
          <w:behavior w:val="content"/>
        </w:behaviors>
        <w:guid w:val="{A3927F61-9CC8-42DA-B178-A4146D1009A8}"/>
      </w:docPartPr>
      <w:docPartBody>
        <w:p w:rsidR="00061CB0" w:rsidRDefault="001A66C8" w:rsidP="001A66C8">
          <w:pPr>
            <w:pStyle w:val="AE087A28979A4356AAC082F55BF90C3C"/>
          </w:pPr>
          <w:r w:rsidRPr="00B341E3">
            <w:rPr>
              <w:rStyle w:val="PlaceholderText"/>
            </w:rPr>
            <w:t>Click or tap here to enter text.</w:t>
          </w:r>
        </w:p>
      </w:docPartBody>
    </w:docPart>
    <w:docPart>
      <w:docPartPr>
        <w:name w:val="0F40CDF8AC8C4B949DFD6AFEF81E960F"/>
        <w:category>
          <w:name w:val="General"/>
          <w:gallery w:val="placeholder"/>
        </w:category>
        <w:types>
          <w:type w:val="bbPlcHdr"/>
        </w:types>
        <w:behaviors>
          <w:behavior w:val="content"/>
        </w:behaviors>
        <w:guid w:val="{74B35EEE-E411-4161-AF20-DC726A9094C5}"/>
      </w:docPartPr>
      <w:docPartBody>
        <w:p w:rsidR="00061CB0" w:rsidRDefault="001A66C8" w:rsidP="001A66C8">
          <w:pPr>
            <w:pStyle w:val="0F40CDF8AC8C4B949DFD6AFEF81E960F"/>
          </w:pPr>
          <w:r w:rsidRPr="00B341E3">
            <w:rPr>
              <w:rStyle w:val="PlaceholderText"/>
            </w:rPr>
            <w:t>Click or tap to enter a date.</w:t>
          </w:r>
        </w:p>
      </w:docPartBody>
    </w:docPart>
    <w:docPart>
      <w:docPartPr>
        <w:name w:val="98272C7FEE084DEDBF0587FCC9AF3222"/>
        <w:category>
          <w:name w:val="General"/>
          <w:gallery w:val="placeholder"/>
        </w:category>
        <w:types>
          <w:type w:val="bbPlcHdr"/>
        </w:types>
        <w:behaviors>
          <w:behavior w:val="content"/>
        </w:behaviors>
        <w:guid w:val="{30A662D0-0FCD-43E2-953E-25C7B9BE9410}"/>
      </w:docPartPr>
      <w:docPartBody>
        <w:p w:rsidR="00061CB0" w:rsidRDefault="001A66C8" w:rsidP="001A66C8">
          <w:pPr>
            <w:pStyle w:val="98272C7FEE084DEDBF0587FCC9AF3222"/>
          </w:pPr>
          <w:r w:rsidRPr="00B341E3">
            <w:rPr>
              <w:rStyle w:val="PlaceholderText"/>
            </w:rPr>
            <w:t>Click or tap here to enter text.</w:t>
          </w:r>
        </w:p>
      </w:docPartBody>
    </w:docPart>
    <w:docPart>
      <w:docPartPr>
        <w:name w:val="92C71B866A5F460EA37748C671A07C8C"/>
        <w:category>
          <w:name w:val="General"/>
          <w:gallery w:val="placeholder"/>
        </w:category>
        <w:types>
          <w:type w:val="bbPlcHdr"/>
        </w:types>
        <w:behaviors>
          <w:behavior w:val="content"/>
        </w:behaviors>
        <w:guid w:val="{8EFD4D99-2025-4213-91E8-B39D0D118D87}"/>
      </w:docPartPr>
      <w:docPartBody>
        <w:p w:rsidR="00061CB0" w:rsidRDefault="001A66C8" w:rsidP="001A66C8">
          <w:pPr>
            <w:pStyle w:val="92C71B866A5F460EA37748C671A07C8C"/>
          </w:pPr>
          <w:r w:rsidRPr="00B341E3">
            <w:rPr>
              <w:rStyle w:val="PlaceholderText"/>
            </w:rPr>
            <w:t>Choose an item.</w:t>
          </w:r>
        </w:p>
      </w:docPartBody>
    </w:docPart>
    <w:docPart>
      <w:docPartPr>
        <w:name w:val="CAEE5FA55CB44B049913FC9BB9613C02"/>
        <w:category>
          <w:name w:val="General"/>
          <w:gallery w:val="placeholder"/>
        </w:category>
        <w:types>
          <w:type w:val="bbPlcHdr"/>
        </w:types>
        <w:behaviors>
          <w:behavior w:val="content"/>
        </w:behaviors>
        <w:guid w:val="{CC306CE1-C3B7-43FB-99A6-FF04ED0CB4D4}"/>
      </w:docPartPr>
      <w:docPartBody>
        <w:p w:rsidR="00061CB0" w:rsidRDefault="001A66C8" w:rsidP="001A66C8">
          <w:pPr>
            <w:pStyle w:val="CAEE5FA55CB44B049913FC9BB9613C02"/>
          </w:pPr>
          <w:r w:rsidRPr="00B341E3">
            <w:rPr>
              <w:rStyle w:val="PlaceholderText"/>
            </w:rPr>
            <w:t>Click or tap here to enter text.</w:t>
          </w:r>
        </w:p>
      </w:docPartBody>
    </w:docPart>
    <w:docPart>
      <w:docPartPr>
        <w:name w:val="8990468E7EA8406A8F12489C653C810A"/>
        <w:category>
          <w:name w:val="General"/>
          <w:gallery w:val="placeholder"/>
        </w:category>
        <w:types>
          <w:type w:val="bbPlcHdr"/>
        </w:types>
        <w:behaviors>
          <w:behavior w:val="content"/>
        </w:behaviors>
        <w:guid w:val="{1AB1AD6C-35C5-43A8-97C3-89DB2CE9CC56}"/>
      </w:docPartPr>
      <w:docPartBody>
        <w:p w:rsidR="00042564" w:rsidRDefault="0047112E" w:rsidP="0047112E">
          <w:pPr>
            <w:pStyle w:val="8990468E7EA8406A8F12489C653C810A"/>
          </w:pPr>
          <w:r w:rsidRPr="00B341E3">
            <w:rPr>
              <w:rStyle w:val="PlaceholderText"/>
            </w:rPr>
            <w:t>Click or tap here to enter text.</w:t>
          </w:r>
        </w:p>
      </w:docPartBody>
    </w:docPart>
    <w:docPart>
      <w:docPartPr>
        <w:name w:val="0717F4D0125947988A9E57A28605D6B3"/>
        <w:category>
          <w:name w:val="General"/>
          <w:gallery w:val="placeholder"/>
        </w:category>
        <w:types>
          <w:type w:val="bbPlcHdr"/>
        </w:types>
        <w:behaviors>
          <w:behavior w:val="content"/>
        </w:behaviors>
        <w:guid w:val="{9C93D747-B0CC-447B-A7A7-1F260270B288}"/>
      </w:docPartPr>
      <w:docPartBody>
        <w:p w:rsidR="00042564" w:rsidRDefault="0047112E" w:rsidP="0047112E">
          <w:pPr>
            <w:pStyle w:val="0717F4D0125947988A9E57A28605D6B3"/>
          </w:pPr>
          <w:r w:rsidRPr="00B341E3">
            <w:rPr>
              <w:rStyle w:val="PlaceholderText"/>
            </w:rPr>
            <w:t>Click or tap here to enter text.</w:t>
          </w:r>
        </w:p>
      </w:docPartBody>
    </w:docPart>
    <w:docPart>
      <w:docPartPr>
        <w:name w:val="87562E3307AF4C1FA28254F9E6C2DA32"/>
        <w:category>
          <w:name w:val="General"/>
          <w:gallery w:val="placeholder"/>
        </w:category>
        <w:types>
          <w:type w:val="bbPlcHdr"/>
        </w:types>
        <w:behaviors>
          <w:behavior w:val="content"/>
        </w:behaviors>
        <w:guid w:val="{84F4D7B6-AC9E-4BA4-AAE3-E83FFF69064D}"/>
      </w:docPartPr>
      <w:docPartBody>
        <w:p w:rsidR="00042564" w:rsidRDefault="0047112E" w:rsidP="0047112E">
          <w:pPr>
            <w:pStyle w:val="87562E3307AF4C1FA28254F9E6C2DA32"/>
          </w:pPr>
          <w:r w:rsidRPr="00B341E3">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C60"/>
    <w:rsid w:val="00042564"/>
    <w:rsid w:val="00061CB0"/>
    <w:rsid w:val="001A66C8"/>
    <w:rsid w:val="0022123D"/>
    <w:rsid w:val="00304E8F"/>
    <w:rsid w:val="00340282"/>
    <w:rsid w:val="0038006D"/>
    <w:rsid w:val="0047112E"/>
    <w:rsid w:val="00733ECF"/>
    <w:rsid w:val="00742B43"/>
    <w:rsid w:val="00AB5596"/>
    <w:rsid w:val="00BB36DB"/>
    <w:rsid w:val="00D47C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112E"/>
    <w:rPr>
      <w:color w:val="808080"/>
    </w:rPr>
  </w:style>
  <w:style w:type="paragraph" w:customStyle="1" w:styleId="AE48BFF60FB6437BB937158985855CF3">
    <w:name w:val="AE48BFF60FB6437BB937158985855CF3"/>
    <w:rsid w:val="00D47C60"/>
  </w:style>
  <w:style w:type="paragraph" w:customStyle="1" w:styleId="2E687BE872E44EABB8E2A12D42EA04E7">
    <w:name w:val="2E687BE872E44EABB8E2A12D42EA04E7"/>
    <w:rsid w:val="00D47C60"/>
  </w:style>
  <w:style w:type="paragraph" w:customStyle="1" w:styleId="D1CBF3D4C3834E428C1558E482C14D9E">
    <w:name w:val="D1CBF3D4C3834E428C1558E482C14D9E"/>
    <w:rsid w:val="00D47C60"/>
  </w:style>
  <w:style w:type="paragraph" w:customStyle="1" w:styleId="948F397CF58A47CC911758C975AC5D4D">
    <w:name w:val="948F397CF58A47CC911758C975AC5D4D"/>
    <w:rsid w:val="00D47C60"/>
  </w:style>
  <w:style w:type="paragraph" w:customStyle="1" w:styleId="C2E1AA259C3446E9B565C5CD6229E71F">
    <w:name w:val="C2E1AA259C3446E9B565C5CD6229E71F"/>
    <w:rsid w:val="00D47C60"/>
  </w:style>
  <w:style w:type="paragraph" w:customStyle="1" w:styleId="5D08F5C4A4FF461CA729F26E4EA7DC8D">
    <w:name w:val="5D08F5C4A4FF461CA729F26E4EA7DC8D"/>
    <w:rsid w:val="00D47C60"/>
  </w:style>
  <w:style w:type="paragraph" w:customStyle="1" w:styleId="A7E8F3EAFF7F4607AF639588AE9281CE">
    <w:name w:val="A7E8F3EAFF7F4607AF639588AE9281CE"/>
    <w:rsid w:val="00D47C60"/>
  </w:style>
  <w:style w:type="paragraph" w:customStyle="1" w:styleId="66E856564973469DAF7DF9D82BD38D48">
    <w:name w:val="66E856564973469DAF7DF9D82BD38D48"/>
    <w:rsid w:val="00D47C60"/>
  </w:style>
  <w:style w:type="paragraph" w:customStyle="1" w:styleId="F31AB450CE6C4E53907000EE284DB32A">
    <w:name w:val="F31AB450CE6C4E53907000EE284DB32A"/>
    <w:rsid w:val="00D47C60"/>
  </w:style>
  <w:style w:type="paragraph" w:customStyle="1" w:styleId="6A9F43537F7448ACB622980CF22F8FDD">
    <w:name w:val="6A9F43537F7448ACB622980CF22F8FDD"/>
    <w:rsid w:val="00D47C60"/>
  </w:style>
  <w:style w:type="paragraph" w:customStyle="1" w:styleId="70646419D09B49E9A4D721A2F8DCD69D">
    <w:name w:val="70646419D09B49E9A4D721A2F8DCD69D"/>
    <w:rsid w:val="00D47C60"/>
  </w:style>
  <w:style w:type="paragraph" w:customStyle="1" w:styleId="75E96E4F87BC4B229D6085EC217F91C4">
    <w:name w:val="75E96E4F87BC4B229D6085EC217F91C4"/>
    <w:rsid w:val="00D47C60"/>
  </w:style>
  <w:style w:type="paragraph" w:customStyle="1" w:styleId="E916354B4B224E6CBE2F563980C2399F">
    <w:name w:val="E916354B4B224E6CBE2F563980C2399F"/>
    <w:rsid w:val="00D47C60"/>
  </w:style>
  <w:style w:type="paragraph" w:customStyle="1" w:styleId="108E4701652F4ED5B16A731FA11A54B5">
    <w:name w:val="108E4701652F4ED5B16A731FA11A54B5"/>
    <w:rsid w:val="00D47C60"/>
  </w:style>
  <w:style w:type="paragraph" w:customStyle="1" w:styleId="6B981D3F498141FDBD0E45628AC1EEEA">
    <w:name w:val="6B981D3F498141FDBD0E45628AC1EEEA"/>
    <w:rsid w:val="00D47C60"/>
  </w:style>
  <w:style w:type="paragraph" w:customStyle="1" w:styleId="28AEDBB256924E2E813B4ADB23CA33D3">
    <w:name w:val="28AEDBB256924E2E813B4ADB23CA33D3"/>
    <w:rsid w:val="00D47C60"/>
  </w:style>
  <w:style w:type="paragraph" w:customStyle="1" w:styleId="D0F6C1999E2C40AB9A0225E217D9C4B2">
    <w:name w:val="D0F6C1999E2C40AB9A0225E217D9C4B2"/>
    <w:rsid w:val="00D47C60"/>
  </w:style>
  <w:style w:type="paragraph" w:customStyle="1" w:styleId="84A09D1C34094EAB9B400956C3379257">
    <w:name w:val="84A09D1C34094EAB9B400956C3379257"/>
    <w:rsid w:val="00D47C60"/>
  </w:style>
  <w:style w:type="paragraph" w:customStyle="1" w:styleId="445B0244D6D94D01AA2CA57FAF4492FE">
    <w:name w:val="445B0244D6D94D01AA2CA57FAF4492FE"/>
    <w:rsid w:val="00D47C60"/>
  </w:style>
  <w:style w:type="paragraph" w:customStyle="1" w:styleId="CA2EE25F58EC415886260886A87DC8B7">
    <w:name w:val="CA2EE25F58EC415886260886A87DC8B7"/>
    <w:rsid w:val="00D47C60"/>
  </w:style>
  <w:style w:type="paragraph" w:customStyle="1" w:styleId="384188B29A824ECD88DDB72A7D45A6F4">
    <w:name w:val="384188B29A824ECD88DDB72A7D45A6F4"/>
    <w:rsid w:val="00D47C60"/>
  </w:style>
  <w:style w:type="paragraph" w:customStyle="1" w:styleId="52CF950F7FC74921A2FC27188EDE0F97">
    <w:name w:val="52CF950F7FC74921A2FC27188EDE0F97"/>
    <w:rsid w:val="00D47C60"/>
  </w:style>
  <w:style w:type="paragraph" w:customStyle="1" w:styleId="6CA4C37985D6452392971E95580B445D">
    <w:name w:val="6CA4C37985D6452392971E95580B445D"/>
    <w:rsid w:val="00D47C60"/>
  </w:style>
  <w:style w:type="paragraph" w:customStyle="1" w:styleId="7F4FB9D956554048A58DF9D9E0EE2232">
    <w:name w:val="7F4FB9D956554048A58DF9D9E0EE2232"/>
    <w:rsid w:val="00D47C60"/>
  </w:style>
  <w:style w:type="paragraph" w:customStyle="1" w:styleId="E93A4190A0634563B56438C2EEA4EDFC">
    <w:name w:val="E93A4190A0634563B56438C2EEA4EDFC"/>
    <w:rsid w:val="00D47C60"/>
  </w:style>
  <w:style w:type="paragraph" w:customStyle="1" w:styleId="EFA4AF4B738241E8A3851F4209A1D53A">
    <w:name w:val="EFA4AF4B738241E8A3851F4209A1D53A"/>
    <w:rsid w:val="00D47C60"/>
  </w:style>
  <w:style w:type="paragraph" w:customStyle="1" w:styleId="473F7F2CC66F497C9666DEF5E81C506A">
    <w:name w:val="473F7F2CC66F497C9666DEF5E81C506A"/>
    <w:rsid w:val="00D47C60"/>
  </w:style>
  <w:style w:type="paragraph" w:customStyle="1" w:styleId="A33583D6DA6A4331BEEBDC9BB6830D82">
    <w:name w:val="A33583D6DA6A4331BEEBDC9BB6830D82"/>
    <w:rsid w:val="00D47C60"/>
  </w:style>
  <w:style w:type="paragraph" w:customStyle="1" w:styleId="ACFF1C66FB3B4CF98E6797434704DE94">
    <w:name w:val="ACFF1C66FB3B4CF98E6797434704DE94"/>
    <w:rsid w:val="00D47C60"/>
  </w:style>
  <w:style w:type="paragraph" w:customStyle="1" w:styleId="73984AD1A71945088BA1F52FE2FEB8C0">
    <w:name w:val="73984AD1A71945088BA1F52FE2FEB8C0"/>
    <w:rsid w:val="00D47C60"/>
  </w:style>
  <w:style w:type="paragraph" w:customStyle="1" w:styleId="807B4C2E21934784A39D4C5EF6906CF2">
    <w:name w:val="807B4C2E21934784A39D4C5EF6906CF2"/>
    <w:rsid w:val="00D47C60"/>
  </w:style>
  <w:style w:type="paragraph" w:customStyle="1" w:styleId="242FF6109F654234BF19BB29427AA269">
    <w:name w:val="242FF6109F654234BF19BB29427AA269"/>
    <w:rsid w:val="00D47C60"/>
  </w:style>
  <w:style w:type="paragraph" w:customStyle="1" w:styleId="4F44F68517EB479D8DFD57982CBF3FDA">
    <w:name w:val="4F44F68517EB479D8DFD57982CBF3FDA"/>
    <w:rsid w:val="00D47C60"/>
  </w:style>
  <w:style w:type="paragraph" w:customStyle="1" w:styleId="C5A506DBFCA945B3B1A47F8BB30F72AD">
    <w:name w:val="C5A506DBFCA945B3B1A47F8BB30F72AD"/>
    <w:rsid w:val="00D47C60"/>
  </w:style>
  <w:style w:type="paragraph" w:customStyle="1" w:styleId="839A1775A12341A28863E2F3D839FAD4">
    <w:name w:val="839A1775A12341A28863E2F3D839FAD4"/>
    <w:rsid w:val="00D47C60"/>
  </w:style>
  <w:style w:type="paragraph" w:customStyle="1" w:styleId="DEE5FA4041CE4D09B1F2155D369D1CB6">
    <w:name w:val="DEE5FA4041CE4D09B1F2155D369D1CB6"/>
    <w:rsid w:val="00D47C60"/>
  </w:style>
  <w:style w:type="paragraph" w:customStyle="1" w:styleId="DEA82CEFECAE435082C5A0B68A348D72">
    <w:name w:val="DEA82CEFECAE435082C5A0B68A348D72"/>
    <w:rsid w:val="00D47C60"/>
  </w:style>
  <w:style w:type="paragraph" w:customStyle="1" w:styleId="D485E210237A4FADB05ABF1BDD8D7373">
    <w:name w:val="D485E210237A4FADB05ABF1BDD8D7373"/>
    <w:rsid w:val="00D47C60"/>
  </w:style>
  <w:style w:type="paragraph" w:customStyle="1" w:styleId="58BCA69C0044407BB35414022132D030">
    <w:name w:val="58BCA69C0044407BB35414022132D030"/>
    <w:rsid w:val="00D47C60"/>
  </w:style>
  <w:style w:type="paragraph" w:customStyle="1" w:styleId="019973816E604596BA317C96C044D6D6">
    <w:name w:val="019973816E604596BA317C96C044D6D6"/>
    <w:rsid w:val="00D47C60"/>
  </w:style>
  <w:style w:type="paragraph" w:customStyle="1" w:styleId="981AE3CA3F5B4B0FB0C5786586115DA5">
    <w:name w:val="981AE3CA3F5B4B0FB0C5786586115DA5"/>
    <w:rsid w:val="00D47C60"/>
  </w:style>
  <w:style w:type="paragraph" w:customStyle="1" w:styleId="64EFE5C1C76E4540A2F76788EBE07045">
    <w:name w:val="64EFE5C1C76E4540A2F76788EBE07045"/>
    <w:rsid w:val="00D47C60"/>
  </w:style>
  <w:style w:type="paragraph" w:customStyle="1" w:styleId="DD362CE23F1C4FF581F4542145943CA9">
    <w:name w:val="DD362CE23F1C4FF581F4542145943CA9"/>
    <w:rsid w:val="00D47C60"/>
  </w:style>
  <w:style w:type="paragraph" w:customStyle="1" w:styleId="2B7F025803FF454DB9780F450DB384AA">
    <w:name w:val="2B7F025803FF454DB9780F450DB384AA"/>
    <w:rsid w:val="00D47C60"/>
  </w:style>
  <w:style w:type="paragraph" w:customStyle="1" w:styleId="7D4AF6981DA74CCF93B81CE144CEDEC3">
    <w:name w:val="7D4AF6981DA74CCF93B81CE144CEDEC3"/>
    <w:rsid w:val="00D47C60"/>
  </w:style>
  <w:style w:type="paragraph" w:customStyle="1" w:styleId="990CD032C63C4B7D8E7022415D343E24">
    <w:name w:val="990CD032C63C4B7D8E7022415D343E24"/>
    <w:rsid w:val="00D47C60"/>
  </w:style>
  <w:style w:type="paragraph" w:customStyle="1" w:styleId="DC9CD3A26B06499682510C489C0BD80E">
    <w:name w:val="DC9CD3A26B06499682510C489C0BD80E"/>
    <w:rsid w:val="00D47C60"/>
  </w:style>
  <w:style w:type="paragraph" w:customStyle="1" w:styleId="C9C7B73BF29E466FBA6AE958F974FC01">
    <w:name w:val="C9C7B73BF29E466FBA6AE958F974FC01"/>
    <w:rsid w:val="00D47C60"/>
  </w:style>
  <w:style w:type="paragraph" w:customStyle="1" w:styleId="6FE2322CFF3344BAB4B51B1600D7C6D1">
    <w:name w:val="6FE2322CFF3344BAB4B51B1600D7C6D1"/>
    <w:rsid w:val="00D47C60"/>
  </w:style>
  <w:style w:type="paragraph" w:customStyle="1" w:styleId="DB1E71E7A14D46359C6868771BBB6506">
    <w:name w:val="DB1E71E7A14D46359C6868771BBB6506"/>
    <w:rsid w:val="00D47C60"/>
  </w:style>
  <w:style w:type="paragraph" w:customStyle="1" w:styleId="C24EBF8788B8429F94A5F23DB2A43D82">
    <w:name w:val="C24EBF8788B8429F94A5F23DB2A43D82"/>
    <w:rsid w:val="00D47C60"/>
  </w:style>
  <w:style w:type="paragraph" w:customStyle="1" w:styleId="1E8BD2ED2ABA46C0A9439DDEA9FF03FC">
    <w:name w:val="1E8BD2ED2ABA46C0A9439DDEA9FF03FC"/>
    <w:rsid w:val="00D47C60"/>
  </w:style>
  <w:style w:type="paragraph" w:customStyle="1" w:styleId="9F8A7BBEFF74452786111FD72B67977C">
    <w:name w:val="9F8A7BBEFF74452786111FD72B67977C"/>
    <w:rsid w:val="00D47C60"/>
  </w:style>
  <w:style w:type="paragraph" w:customStyle="1" w:styleId="4297DD815F81476F974ADD2152DC2272">
    <w:name w:val="4297DD815F81476F974ADD2152DC2272"/>
    <w:rsid w:val="00D47C60"/>
  </w:style>
  <w:style w:type="paragraph" w:customStyle="1" w:styleId="72479090658E4DDAAAE4E007BD9407E8">
    <w:name w:val="72479090658E4DDAAAE4E007BD9407E8"/>
    <w:rsid w:val="00D47C60"/>
  </w:style>
  <w:style w:type="paragraph" w:customStyle="1" w:styleId="7C35464C603D4FBDABE0C31DBA6B08B0">
    <w:name w:val="7C35464C603D4FBDABE0C31DBA6B08B0"/>
    <w:rsid w:val="00D47C60"/>
  </w:style>
  <w:style w:type="paragraph" w:customStyle="1" w:styleId="37606299305F492E925834814F3D25E9">
    <w:name w:val="37606299305F492E925834814F3D25E9"/>
    <w:rsid w:val="00D47C60"/>
  </w:style>
  <w:style w:type="paragraph" w:customStyle="1" w:styleId="3F67F12311B14B4D887190981A8573AE">
    <w:name w:val="3F67F12311B14B4D887190981A8573AE"/>
    <w:rsid w:val="00D47C60"/>
  </w:style>
  <w:style w:type="paragraph" w:customStyle="1" w:styleId="B3F0B21310D74360B57D3B96B28CB885">
    <w:name w:val="B3F0B21310D74360B57D3B96B28CB885"/>
    <w:rsid w:val="00D47C60"/>
  </w:style>
  <w:style w:type="paragraph" w:customStyle="1" w:styleId="881517EAA138465E939AB15188DC9FD5">
    <w:name w:val="881517EAA138465E939AB15188DC9FD5"/>
    <w:rsid w:val="00D47C60"/>
  </w:style>
  <w:style w:type="paragraph" w:customStyle="1" w:styleId="85B23E45D80F48EA830E053CF9191925">
    <w:name w:val="85B23E45D80F48EA830E053CF9191925"/>
    <w:rsid w:val="00D47C60"/>
  </w:style>
  <w:style w:type="paragraph" w:customStyle="1" w:styleId="E52C94DA3966457494A993F71C6E5677">
    <w:name w:val="E52C94DA3966457494A993F71C6E5677"/>
    <w:rsid w:val="00D47C60"/>
  </w:style>
  <w:style w:type="paragraph" w:customStyle="1" w:styleId="2F16A871E9D3476F87FC69613B9A9EF1">
    <w:name w:val="2F16A871E9D3476F87FC69613B9A9EF1"/>
    <w:rsid w:val="00D47C60"/>
  </w:style>
  <w:style w:type="paragraph" w:customStyle="1" w:styleId="A60A81598D5E4575A24AF43A90569DBC">
    <w:name w:val="A60A81598D5E4575A24AF43A90569DBC"/>
    <w:rsid w:val="00D47C60"/>
  </w:style>
  <w:style w:type="paragraph" w:customStyle="1" w:styleId="8BCF20A20B0747B28F0165F682298DD1">
    <w:name w:val="8BCF20A20B0747B28F0165F682298DD1"/>
    <w:rsid w:val="00D47C60"/>
  </w:style>
  <w:style w:type="paragraph" w:customStyle="1" w:styleId="F0B7D886C8044C80838EDE81F47AFFB0">
    <w:name w:val="F0B7D886C8044C80838EDE81F47AFFB0"/>
    <w:rsid w:val="00D47C60"/>
  </w:style>
  <w:style w:type="paragraph" w:customStyle="1" w:styleId="133A12CA00C54FB187EC3323CF0BDEA9">
    <w:name w:val="133A12CA00C54FB187EC3323CF0BDEA9"/>
    <w:rsid w:val="00D47C60"/>
  </w:style>
  <w:style w:type="paragraph" w:customStyle="1" w:styleId="FB962E11D0B0416CB95C731134DF73A5">
    <w:name w:val="FB962E11D0B0416CB95C731134DF73A5"/>
    <w:rsid w:val="00D47C60"/>
  </w:style>
  <w:style w:type="paragraph" w:customStyle="1" w:styleId="ED0B562C630540098AC7DB5B588B7C58">
    <w:name w:val="ED0B562C630540098AC7DB5B588B7C58"/>
    <w:rsid w:val="00D47C60"/>
  </w:style>
  <w:style w:type="paragraph" w:customStyle="1" w:styleId="7D4D8DBBBF95419E9212B1F04F48406D">
    <w:name w:val="7D4D8DBBBF95419E9212B1F04F48406D"/>
    <w:rsid w:val="00D47C60"/>
  </w:style>
  <w:style w:type="paragraph" w:customStyle="1" w:styleId="33E97AFB24D24D4DA25830B655690042">
    <w:name w:val="33E97AFB24D24D4DA25830B655690042"/>
    <w:rsid w:val="00D47C60"/>
  </w:style>
  <w:style w:type="paragraph" w:customStyle="1" w:styleId="18FCD2083B0340CE93FC468125E6F498">
    <w:name w:val="18FCD2083B0340CE93FC468125E6F498"/>
    <w:rsid w:val="00D47C60"/>
  </w:style>
  <w:style w:type="paragraph" w:customStyle="1" w:styleId="E87AB9FAB58A4FB5BD708517FD972BA5">
    <w:name w:val="E87AB9FAB58A4FB5BD708517FD972BA5"/>
    <w:rsid w:val="00D47C60"/>
  </w:style>
  <w:style w:type="paragraph" w:customStyle="1" w:styleId="BDD64F8ED748487C91819F6BCC7F21FE">
    <w:name w:val="BDD64F8ED748487C91819F6BCC7F21FE"/>
    <w:rsid w:val="00D47C60"/>
  </w:style>
  <w:style w:type="paragraph" w:customStyle="1" w:styleId="2854D8565A374BF09F3900FBD499A479">
    <w:name w:val="2854D8565A374BF09F3900FBD499A479"/>
    <w:rsid w:val="00D47C60"/>
  </w:style>
  <w:style w:type="paragraph" w:customStyle="1" w:styleId="097DE810E8A549AFAFF2DAB7B68943A8">
    <w:name w:val="097DE810E8A549AFAFF2DAB7B68943A8"/>
    <w:rsid w:val="00D47C60"/>
  </w:style>
  <w:style w:type="paragraph" w:customStyle="1" w:styleId="D563885AAD144682A07A7621F616C5D5">
    <w:name w:val="D563885AAD144682A07A7621F616C5D5"/>
    <w:rsid w:val="00D47C60"/>
  </w:style>
  <w:style w:type="paragraph" w:customStyle="1" w:styleId="F59884AD6B014722B27D407B9A95DFFA">
    <w:name w:val="F59884AD6B014722B27D407B9A95DFFA"/>
    <w:rsid w:val="00D47C60"/>
  </w:style>
  <w:style w:type="paragraph" w:customStyle="1" w:styleId="44A3C46026E84F91B83386A4EF9F1835">
    <w:name w:val="44A3C46026E84F91B83386A4EF9F1835"/>
    <w:rsid w:val="00D47C60"/>
  </w:style>
  <w:style w:type="paragraph" w:customStyle="1" w:styleId="2A4DD0FD14AD402AA5F48325078172B9">
    <w:name w:val="2A4DD0FD14AD402AA5F48325078172B9"/>
    <w:rsid w:val="00D47C60"/>
  </w:style>
  <w:style w:type="paragraph" w:customStyle="1" w:styleId="3433FA4E69A74294A278AB117A2575A8">
    <w:name w:val="3433FA4E69A74294A278AB117A2575A8"/>
    <w:rsid w:val="00D47C60"/>
  </w:style>
  <w:style w:type="paragraph" w:customStyle="1" w:styleId="BA10FCC0B936464CA3EEF94B57C0D7E4">
    <w:name w:val="BA10FCC0B936464CA3EEF94B57C0D7E4"/>
    <w:rsid w:val="00D47C60"/>
  </w:style>
  <w:style w:type="paragraph" w:customStyle="1" w:styleId="8FF02D07FF7A438F8EFC2D1F1CC4E3C8">
    <w:name w:val="8FF02D07FF7A438F8EFC2D1F1CC4E3C8"/>
    <w:rsid w:val="00D47C60"/>
  </w:style>
  <w:style w:type="paragraph" w:customStyle="1" w:styleId="54F5CA8ADB984328A71FA27DF731684B">
    <w:name w:val="54F5CA8ADB984328A71FA27DF731684B"/>
    <w:rsid w:val="00D47C60"/>
  </w:style>
  <w:style w:type="paragraph" w:customStyle="1" w:styleId="AD7577AF05214E4383C0611AAD20A9A4">
    <w:name w:val="AD7577AF05214E4383C0611AAD20A9A4"/>
    <w:rsid w:val="00D47C60"/>
  </w:style>
  <w:style w:type="paragraph" w:customStyle="1" w:styleId="55F0EA3124574A94A382AB2D7E8827D4">
    <w:name w:val="55F0EA3124574A94A382AB2D7E8827D4"/>
    <w:rsid w:val="00D47C60"/>
  </w:style>
  <w:style w:type="paragraph" w:customStyle="1" w:styleId="0402B901A7B54ACA8BBD35A1D8DD5DF5">
    <w:name w:val="0402B901A7B54ACA8BBD35A1D8DD5DF5"/>
    <w:rsid w:val="00D47C60"/>
  </w:style>
  <w:style w:type="paragraph" w:customStyle="1" w:styleId="298953809E3846FCA043DCAE3C0A3493">
    <w:name w:val="298953809E3846FCA043DCAE3C0A3493"/>
    <w:rsid w:val="00D47C60"/>
  </w:style>
  <w:style w:type="paragraph" w:customStyle="1" w:styleId="2228E17099CB4C44B5DA41F3D4C874E9">
    <w:name w:val="2228E17099CB4C44B5DA41F3D4C874E9"/>
    <w:rsid w:val="00D47C60"/>
  </w:style>
  <w:style w:type="paragraph" w:customStyle="1" w:styleId="7C2F560F96F14EC9B0A3E2AC1816C3F1">
    <w:name w:val="7C2F560F96F14EC9B0A3E2AC1816C3F1"/>
    <w:rsid w:val="00D47C60"/>
  </w:style>
  <w:style w:type="paragraph" w:customStyle="1" w:styleId="8EC16B903A584533AC3DA0E1556A44F9">
    <w:name w:val="8EC16B903A584533AC3DA0E1556A44F9"/>
    <w:rsid w:val="001A66C8"/>
  </w:style>
  <w:style w:type="paragraph" w:customStyle="1" w:styleId="7A8CEE236C634CB9BFB8EAFA45F243DF">
    <w:name w:val="7A8CEE236C634CB9BFB8EAFA45F243DF"/>
    <w:rsid w:val="001A66C8"/>
  </w:style>
  <w:style w:type="paragraph" w:customStyle="1" w:styleId="8395477A40FC4DB6925E1569BF128D6C">
    <w:name w:val="8395477A40FC4DB6925E1569BF128D6C"/>
    <w:rsid w:val="001A66C8"/>
  </w:style>
  <w:style w:type="paragraph" w:customStyle="1" w:styleId="AE087A28979A4356AAC082F55BF90C3C">
    <w:name w:val="AE087A28979A4356AAC082F55BF90C3C"/>
    <w:rsid w:val="001A66C8"/>
  </w:style>
  <w:style w:type="paragraph" w:customStyle="1" w:styleId="0F40CDF8AC8C4B949DFD6AFEF81E960F">
    <w:name w:val="0F40CDF8AC8C4B949DFD6AFEF81E960F"/>
    <w:rsid w:val="001A66C8"/>
  </w:style>
  <w:style w:type="paragraph" w:customStyle="1" w:styleId="98272C7FEE084DEDBF0587FCC9AF3222">
    <w:name w:val="98272C7FEE084DEDBF0587FCC9AF3222"/>
    <w:rsid w:val="001A66C8"/>
  </w:style>
  <w:style w:type="paragraph" w:customStyle="1" w:styleId="92C71B866A5F460EA37748C671A07C8C">
    <w:name w:val="92C71B866A5F460EA37748C671A07C8C"/>
    <w:rsid w:val="001A66C8"/>
  </w:style>
  <w:style w:type="paragraph" w:customStyle="1" w:styleId="CAEE5FA55CB44B049913FC9BB9613C02">
    <w:name w:val="CAEE5FA55CB44B049913FC9BB9613C02"/>
    <w:rsid w:val="001A66C8"/>
  </w:style>
  <w:style w:type="paragraph" w:customStyle="1" w:styleId="8990468E7EA8406A8F12489C653C810A">
    <w:name w:val="8990468E7EA8406A8F12489C653C810A"/>
    <w:rsid w:val="0047112E"/>
  </w:style>
  <w:style w:type="paragraph" w:customStyle="1" w:styleId="0717F4D0125947988A9E57A28605D6B3">
    <w:name w:val="0717F4D0125947988A9E57A28605D6B3"/>
    <w:rsid w:val="0047112E"/>
  </w:style>
  <w:style w:type="paragraph" w:customStyle="1" w:styleId="87562E3307AF4C1FA28254F9E6C2DA32">
    <w:name w:val="87562E3307AF4C1FA28254F9E6C2DA32"/>
    <w:rsid w:val="004711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F4D2257BA56F64D921611B34B533DE2" ma:contentTypeVersion="23" ma:contentTypeDescription="Create a new document." ma:contentTypeScope="" ma:versionID="ed52931785cc18d270bea988be998e33">
  <xsd:schema xmlns:xsd="http://www.w3.org/2001/XMLSchema" xmlns:xs="http://www.w3.org/2001/XMLSchema" xmlns:p="http://schemas.microsoft.com/office/2006/metadata/properties" xmlns:ns2="e46dc3cc-d890-4774-b432-f2af71d057b1" xmlns:ns3="bc25768a-0d71-4e8a-96e8-eedf7a6cd08e" targetNamespace="http://schemas.microsoft.com/office/2006/metadata/properties" ma:root="true" ma:fieldsID="e35ff378c7702c22e59a5c845de2f955" ns2:_="" ns3:_="">
    <xsd:import namespace="e46dc3cc-d890-4774-b432-f2af71d057b1"/>
    <xsd:import namespace="bc25768a-0d71-4e8a-96e8-eedf7a6cd08e"/>
    <xsd:element name="properties">
      <xsd:complexType>
        <xsd:sequence>
          <xsd:element name="documentManagement">
            <xsd:complexType>
              <xsd:all>
                <xsd:element ref="ns2:ResourceOwner" minOccurs="0"/>
                <xsd:element ref="ns2:Ref" minOccurs="0"/>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element ref="ns2:MediaServiceLocation" minOccurs="0"/>
                <xsd:element ref="ns2:ExpirationDate" minOccurs="0"/>
                <xsd:element ref="ns2:StartDate" minOccurs="0"/>
                <xsd:element ref="ns2:Status" minOccurs="0"/>
                <xsd:element ref="ns2:Cre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dc3cc-d890-4774-b432-f2af71d057b1" elementFormDefault="qualified">
    <xsd:import namespace="http://schemas.microsoft.com/office/2006/documentManagement/types"/>
    <xsd:import namespace="http://schemas.microsoft.com/office/infopath/2007/PartnerControls"/>
    <xsd:element name="ResourceOwner" ma:index="1" nillable="true" ma:displayName="Resource Owner" ma:description="This should be the person to contact when the expiry date is due. For national or web sourced items use NSCP Business Team This relates to the Resource Organisation on the site." ma:format="Dropdown" ma:list="UserInfo" ma:SearchPeopleOnly="false" ma:SharePointGroup="0" ma:internalName="ResourceOwn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f" ma:index="2" nillable="true" ma:displayName="Ref" ma:description="A number identifier for the resource" ma:format="Dropdown" ma:indexed="true" ma:internalName="Ref" ma:percentage="FALSE">
      <xsd:simpleType>
        <xsd:restriction base="dms:Number"/>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2e46b9b-9eb4-4263-a0bd-b634727372a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hidden="true" ma:internalName="MediaServiceOCR"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hidden="true" ma:indexed="true" ma:internalName="MediaServiceLocation" ma:readOnly="true">
      <xsd:simpleType>
        <xsd:restriction base="dms:Text"/>
      </xsd:simpleType>
    </xsd:element>
    <xsd:element name="ExpirationDate" ma:index="24" nillable="true" ma:displayName="Expiration Date" ma:description="This is the review date for the resource. The Resource Owner should be contacted by using the &quot;Email&quot; button in the expired resource function on the website" ma:format="DateOnly" ma:hidden="true" ma:internalName="ExpirationDate" ma:readOnly="false">
      <xsd:simpleType>
        <xsd:restriction base="dms:DateTime"/>
      </xsd:simpleType>
    </xsd:element>
    <xsd:element name="StartDate" ma:index="25" nillable="true" ma:displayName="Added to Library" ma:description="Date added to Resource Library" ma:format="DateOnly" ma:hidden="true" ma:internalName="StartDate" ma:readOnly="false">
      <xsd:simpleType>
        <xsd:restriction base="dms:DateTime"/>
      </xsd:simpleType>
    </xsd:element>
    <xsd:element name="Status" ma:index="27" nillable="true" ma:displayName="Status" ma:description="Status of Resource" ma:format="Dropdown" ma:hidden="true" ma:internalName="Status" ma:readOnly="false">
      <xsd:simpleType>
        <xsd:restriction base="dms:Choice">
          <xsd:enumeration value="Live"/>
          <xsd:enumeration value="Draft"/>
          <xsd:enumeration value="Expired - Deleted"/>
          <xsd:enumeration value="Expired - Archived"/>
        </xsd:restriction>
      </xsd:simpleType>
    </xsd:element>
    <xsd:element name="CreationDate" ma:index="28" nillable="true" ma:displayName="Creation Date" ma:description="Date resource was written/created - if available" ma:format="DateOnly" ma:hidden="true" ma:internalName="Creation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c25768a-0d71-4e8a-96e8-eedf7a6cd08e" elementFormDefault="qualified">
    <xsd:import namespace="http://schemas.microsoft.com/office/2006/documentManagement/types"/>
    <xsd:import namespace="http://schemas.microsoft.com/office/infopath/2007/PartnerControls"/>
    <xsd:element name="SharedWithUsers" ma:index="10"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hidden="true" ma:internalName="SharedWithDetails" ma:readOnly="true">
      <xsd:simpleType>
        <xsd:restriction base="dms:Note"/>
      </xsd:simpleType>
    </xsd:element>
    <xsd:element name="TaxCatchAll" ma:index="19" nillable="true" ma:displayName="Taxonomy Catch All Column" ma:hidden="true" ma:list="{c664c0ab-5a09-4005-b1c9-41d3a98df061}" ma:internalName="TaxCatchAll" ma:readOnly="false" ma:showField="CatchAllData" ma:web="bc25768a-0d71-4e8a-96e8-eedf7a6cd0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bc25768a-0d71-4e8a-96e8-eedf7a6cd08e">
      <UserInfo>
        <DisplayName>Manley, Daisy</DisplayName>
        <AccountId>163</AccountId>
        <AccountType/>
      </UserInfo>
    </SharedWithUsers>
    <ResourceOwner xmlns="e46dc3cc-d890-4774-b432-f2af71d057b1">
      <UserInfo>
        <DisplayName/>
        <AccountId xsi:nil="true"/>
        <AccountType/>
      </UserInfo>
    </ResourceOwner>
    <CreationDate xmlns="e46dc3cc-d890-4774-b432-f2af71d057b1" xsi:nil="true"/>
    <StartDate xmlns="e46dc3cc-d890-4774-b432-f2af71d057b1" xsi:nil="true"/>
    <Status xmlns="e46dc3cc-d890-4774-b432-f2af71d057b1" xsi:nil="true"/>
    <ExpirationDate xmlns="e46dc3cc-d890-4774-b432-f2af71d057b1" xsi:nil="true"/>
    <TaxCatchAll xmlns="bc25768a-0d71-4e8a-96e8-eedf7a6cd08e" xsi:nil="true"/>
    <Ref xmlns="e46dc3cc-d890-4774-b432-f2af71d057b1" xsi:nil="true"/>
    <lcf76f155ced4ddcb4097134ff3c332f xmlns="e46dc3cc-d890-4774-b432-f2af71d057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71986D-82DA-45DC-A4B9-2C84E2A81957}">
  <ds:schemaRefs>
    <ds:schemaRef ds:uri="http://schemas.openxmlformats.org/officeDocument/2006/bibliography"/>
  </ds:schemaRefs>
</ds:datastoreItem>
</file>

<file path=customXml/itemProps2.xml><?xml version="1.0" encoding="utf-8"?>
<ds:datastoreItem xmlns:ds="http://schemas.openxmlformats.org/officeDocument/2006/customXml" ds:itemID="{0DEF35F9-2FAB-458E-9A36-99F99B9A22D1}"/>
</file>

<file path=customXml/itemProps3.xml><?xml version="1.0" encoding="utf-8"?>
<ds:datastoreItem xmlns:ds="http://schemas.openxmlformats.org/officeDocument/2006/customXml" ds:itemID="{5D72D11F-DA3F-43C8-AC2F-19F75A8DBB00}">
  <ds:schemaRefs>
    <ds:schemaRef ds:uri="http://schemas.microsoft.com/sharepoint/v3/contenttype/forms"/>
  </ds:schemaRefs>
</ds:datastoreItem>
</file>

<file path=customXml/itemProps4.xml><?xml version="1.0" encoding="utf-8"?>
<ds:datastoreItem xmlns:ds="http://schemas.openxmlformats.org/officeDocument/2006/customXml" ds:itemID="{DE0F0DBF-4DF2-4B6D-9598-FF6D1B00F6EA}">
  <ds:schemaRefs>
    <ds:schemaRef ds:uri="http://schemas.microsoft.com/office/2006/metadata/properties"/>
    <ds:schemaRef ds:uri="http://schemas.microsoft.com/office/infopath/2007/PartnerControls"/>
    <ds:schemaRef ds:uri="95667ea0-0465-41a9-949a-f4d285332952"/>
  </ds:schemaRefs>
</ds:datastoreItem>
</file>

<file path=docProps/app.xml><?xml version="1.0" encoding="utf-8"?>
<Properties xmlns="http://schemas.openxmlformats.org/officeDocument/2006/extended-properties" xmlns:vt="http://schemas.openxmlformats.org/officeDocument/2006/docPropsVTypes">
  <Template>New WC Letter 1.dot</Template>
  <TotalTime>0</TotalTime>
  <Pages>1</Pages>
  <Words>1550</Words>
  <Characters>8835</Characters>
  <Application>Microsoft Office Word</Application>
  <DocSecurity>0</DocSecurity>
  <Lines>73</Lines>
  <Paragraphs>20</Paragraphs>
  <ScaleCrop>false</ScaleCrop>
  <Company>Wiltshire County Council</Company>
  <LinksUpToDate>false</LinksUpToDate>
  <CharactersWithSpaces>10365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Janine.Newport@wiltshire.gov.uk</dc:creator>
  <cp:keywords/>
  <cp:lastModifiedBy>Quinn, Mark</cp:lastModifiedBy>
  <cp:revision>1</cp:revision>
  <cp:lastPrinted>2009-04-20T16:03:00Z</cp:lastPrinted>
  <dcterms:created xsi:type="dcterms:W3CDTF">2025-12-02T16:54:00Z</dcterms:created>
  <dcterms:modified xsi:type="dcterms:W3CDTF">2025-12-02T16:54:00Z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0x0101003F4D2257BA56F64D921611B34B533DE2</vt:lpwstr>
  </property>
</Properties>
</file>